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581" w:rsidRDefault="004C1581" w:rsidP="000F3916">
      <w:pPr>
        <w:outlineLvl w:val="2"/>
        <w:rPr>
          <w:b/>
          <w:bCs/>
          <w:sz w:val="28"/>
          <w:szCs w:val="28"/>
        </w:rPr>
      </w:pPr>
      <w:bookmarkStart w:id="0" w:name="_Hlk529282768"/>
    </w:p>
    <w:p w:rsidR="004809B9" w:rsidRDefault="00324397" w:rsidP="006F328F">
      <w:pPr>
        <w:jc w:val="center"/>
        <w:outlineLvl w:val="2"/>
        <w:rPr>
          <w:b/>
          <w:sz w:val="28"/>
          <w:szCs w:val="28"/>
        </w:rPr>
      </w:pPr>
      <w:r w:rsidRPr="00324397">
        <w:rPr>
          <w:b/>
          <w:bCs/>
          <w:sz w:val="28"/>
          <w:szCs w:val="28"/>
        </w:rPr>
        <w:t>Подпр</w:t>
      </w:r>
      <w:r w:rsidR="004809B9" w:rsidRPr="00324397">
        <w:rPr>
          <w:b/>
          <w:sz w:val="28"/>
          <w:szCs w:val="28"/>
        </w:rPr>
        <w:t xml:space="preserve">ограмма </w:t>
      </w:r>
      <w:r w:rsidR="0001407D" w:rsidRPr="0001407D">
        <w:rPr>
          <w:b/>
          <w:sz w:val="28"/>
          <w:szCs w:val="28"/>
        </w:rPr>
        <w:t>«Развитие учреж</w:t>
      </w:r>
      <w:r w:rsidR="00DA7F53">
        <w:rPr>
          <w:b/>
          <w:sz w:val="28"/>
          <w:szCs w:val="28"/>
        </w:rPr>
        <w:t>дений культурно-досугового типа</w:t>
      </w:r>
    </w:p>
    <w:p w:rsidR="003F06B0" w:rsidRDefault="003F06B0" w:rsidP="00995F4B">
      <w:pPr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Красносельского муниципального района</w:t>
      </w:r>
      <w:r w:rsidR="00DA7F53">
        <w:rPr>
          <w:b/>
          <w:sz w:val="28"/>
          <w:szCs w:val="28"/>
        </w:rPr>
        <w:t>»</w:t>
      </w:r>
    </w:p>
    <w:p w:rsidR="00F148DB" w:rsidRDefault="005C68DC" w:rsidP="006E0A42">
      <w:pPr>
        <w:jc w:val="center"/>
        <w:rPr>
          <w:bCs/>
          <w:sz w:val="24"/>
          <w:szCs w:val="24"/>
        </w:rPr>
      </w:pPr>
      <w:r w:rsidRPr="00E46523">
        <w:rPr>
          <w:bCs/>
          <w:sz w:val="24"/>
          <w:szCs w:val="24"/>
        </w:rPr>
        <w:t>(в ред</w:t>
      </w:r>
      <w:r w:rsidR="001357D2">
        <w:rPr>
          <w:bCs/>
          <w:sz w:val="24"/>
          <w:szCs w:val="24"/>
        </w:rPr>
        <w:t>. Постановления от 15.03.2019 года</w:t>
      </w:r>
      <w:r w:rsidRPr="00E46523">
        <w:rPr>
          <w:bCs/>
          <w:sz w:val="24"/>
          <w:szCs w:val="24"/>
        </w:rPr>
        <w:t xml:space="preserve"> № 48</w:t>
      </w:r>
      <w:r>
        <w:rPr>
          <w:bCs/>
          <w:sz w:val="24"/>
          <w:szCs w:val="24"/>
        </w:rPr>
        <w:t>, Постановления от 01.04.2019 года № 61, Постановления от 29.07.2019 года № 136, Постановления от 25.12.2019 года № 265, Постановления от 31.12.2019</w:t>
      </w:r>
      <w:r w:rsidR="001357D2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 xml:space="preserve"> № 271, Постановления от 14.02.2020</w:t>
      </w:r>
      <w:r w:rsidR="001357D2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 xml:space="preserve"> № 30</w:t>
      </w:r>
      <w:r w:rsidR="006E0A42">
        <w:rPr>
          <w:bCs/>
          <w:sz w:val="24"/>
          <w:szCs w:val="24"/>
        </w:rPr>
        <w:t>,</w:t>
      </w:r>
    </w:p>
    <w:p w:rsidR="003D1CA6" w:rsidRDefault="00BC6D45" w:rsidP="006E0A4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Постановления</w:t>
      </w:r>
      <w:r w:rsidR="006E0A42">
        <w:rPr>
          <w:bCs/>
          <w:sz w:val="24"/>
          <w:szCs w:val="24"/>
        </w:rPr>
        <w:t xml:space="preserve"> от 02.03.2020 года №39</w:t>
      </w:r>
      <w:r>
        <w:rPr>
          <w:bCs/>
          <w:sz w:val="24"/>
          <w:szCs w:val="24"/>
        </w:rPr>
        <w:t>, Постановления</w:t>
      </w:r>
      <w:r w:rsidR="002311CA">
        <w:rPr>
          <w:bCs/>
          <w:sz w:val="24"/>
          <w:szCs w:val="24"/>
        </w:rPr>
        <w:t xml:space="preserve"> от 02.07.2020 года №141</w:t>
      </w:r>
      <w:r w:rsidR="00D35008">
        <w:rPr>
          <w:bCs/>
          <w:sz w:val="24"/>
          <w:szCs w:val="24"/>
        </w:rPr>
        <w:t xml:space="preserve">, </w:t>
      </w:r>
    </w:p>
    <w:p w:rsidR="003D1CA6" w:rsidRDefault="00D35008" w:rsidP="006E0A42">
      <w:pPr>
        <w:jc w:val="center"/>
        <w:rPr>
          <w:bCs/>
          <w:sz w:val="24"/>
          <w:szCs w:val="24"/>
        </w:rPr>
      </w:pPr>
      <w:r w:rsidRPr="001A7750">
        <w:rPr>
          <w:bCs/>
          <w:sz w:val="24"/>
          <w:szCs w:val="24"/>
        </w:rPr>
        <w:t>Постановления от 17.11.2020 года №</w:t>
      </w:r>
      <w:r w:rsidR="001A7750" w:rsidRPr="001A7750">
        <w:rPr>
          <w:bCs/>
          <w:sz w:val="24"/>
          <w:szCs w:val="24"/>
        </w:rPr>
        <w:t>209</w:t>
      </w:r>
      <w:r w:rsidR="00011302" w:rsidRPr="001A7750">
        <w:rPr>
          <w:bCs/>
          <w:sz w:val="24"/>
          <w:szCs w:val="24"/>
        </w:rPr>
        <w:t>, Постановления от 15.12.2020</w:t>
      </w:r>
      <w:r w:rsidR="001357D2">
        <w:rPr>
          <w:bCs/>
          <w:sz w:val="24"/>
          <w:szCs w:val="24"/>
        </w:rPr>
        <w:t xml:space="preserve"> года</w:t>
      </w:r>
      <w:r w:rsidR="00011302" w:rsidRPr="001A7750">
        <w:rPr>
          <w:bCs/>
          <w:sz w:val="24"/>
          <w:szCs w:val="24"/>
        </w:rPr>
        <w:t xml:space="preserve"> №228</w:t>
      </w:r>
      <w:r w:rsidR="001357D2">
        <w:rPr>
          <w:bCs/>
          <w:sz w:val="24"/>
          <w:szCs w:val="24"/>
        </w:rPr>
        <w:t xml:space="preserve">, </w:t>
      </w:r>
    </w:p>
    <w:p w:rsidR="004F0B94" w:rsidRDefault="001357D2" w:rsidP="006E0A4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Постановления от 25.12.2020 года</w:t>
      </w:r>
      <w:r w:rsidR="003378DD">
        <w:rPr>
          <w:bCs/>
          <w:sz w:val="24"/>
          <w:szCs w:val="24"/>
        </w:rPr>
        <w:t xml:space="preserve"> №243</w:t>
      </w:r>
      <w:r>
        <w:rPr>
          <w:bCs/>
          <w:sz w:val="24"/>
          <w:szCs w:val="24"/>
        </w:rPr>
        <w:t>, Постановления от 25.02.2021 г. № 42</w:t>
      </w:r>
      <w:r w:rsidR="004F0B94">
        <w:rPr>
          <w:bCs/>
          <w:sz w:val="24"/>
          <w:szCs w:val="24"/>
        </w:rPr>
        <w:t>,</w:t>
      </w:r>
    </w:p>
    <w:p w:rsidR="00E81FE2" w:rsidRDefault="004F0B94" w:rsidP="006E0A4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Постановление от 24.12.2021 г. № 254</w:t>
      </w:r>
      <w:r w:rsidR="004D6CDE">
        <w:rPr>
          <w:bCs/>
          <w:sz w:val="24"/>
          <w:szCs w:val="24"/>
        </w:rPr>
        <w:t>, Постановление от 26.12.2022 г. № 279</w:t>
      </w:r>
      <w:r w:rsidR="00E81FE2">
        <w:rPr>
          <w:bCs/>
          <w:sz w:val="24"/>
          <w:szCs w:val="24"/>
        </w:rPr>
        <w:t>,</w:t>
      </w:r>
    </w:p>
    <w:p w:rsidR="00015458" w:rsidRDefault="00E81FE2" w:rsidP="006E0A4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Постановление от 11.05.2023 г. № 159</w:t>
      </w:r>
      <w:r w:rsidR="006F328F">
        <w:rPr>
          <w:bCs/>
          <w:sz w:val="24"/>
          <w:szCs w:val="24"/>
        </w:rPr>
        <w:t>, Постановление от 12.07.2023 г. № 216</w:t>
      </w:r>
    </w:p>
    <w:p w:rsidR="006E0A42" w:rsidRPr="001A7750" w:rsidRDefault="00015458" w:rsidP="006E0A42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>Постановление от 28.12.2023 г. № 383</w:t>
      </w:r>
      <w:r w:rsidR="006E0A42" w:rsidRPr="001A7750">
        <w:rPr>
          <w:bCs/>
          <w:sz w:val="24"/>
          <w:szCs w:val="24"/>
        </w:rPr>
        <w:t>)</w:t>
      </w:r>
    </w:p>
    <w:p w:rsidR="000F3916" w:rsidRPr="000F3916" w:rsidRDefault="000F3916" w:rsidP="004C1581">
      <w:pPr>
        <w:outlineLvl w:val="2"/>
        <w:rPr>
          <w:sz w:val="24"/>
          <w:szCs w:val="24"/>
        </w:rPr>
      </w:pPr>
    </w:p>
    <w:p w:rsidR="00324397" w:rsidRPr="00324397" w:rsidRDefault="001357D2" w:rsidP="006E0A42">
      <w:pPr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324397" w:rsidRPr="00324397">
        <w:rPr>
          <w:b/>
          <w:bCs/>
          <w:sz w:val="28"/>
          <w:szCs w:val="28"/>
        </w:rPr>
        <w:t xml:space="preserve">Паспорт </w:t>
      </w:r>
      <w:r w:rsidR="0085088B">
        <w:rPr>
          <w:b/>
          <w:bCs/>
          <w:sz w:val="28"/>
          <w:szCs w:val="28"/>
        </w:rPr>
        <w:t>под</w:t>
      </w:r>
      <w:r w:rsidR="00324397" w:rsidRPr="00324397">
        <w:rPr>
          <w:b/>
          <w:bCs/>
          <w:sz w:val="28"/>
          <w:szCs w:val="28"/>
        </w:rPr>
        <w:t xml:space="preserve">программы </w:t>
      </w:r>
    </w:p>
    <w:tbl>
      <w:tblPr>
        <w:tblW w:w="9781" w:type="dxa"/>
        <w:tblInd w:w="250" w:type="dxa"/>
        <w:tblLayout w:type="fixed"/>
        <w:tblLook w:val="00A0"/>
      </w:tblPr>
      <w:tblGrid>
        <w:gridCol w:w="426"/>
        <w:gridCol w:w="2912"/>
        <w:gridCol w:w="6443"/>
      </w:tblGrid>
      <w:tr w:rsidR="00255B85" w:rsidRPr="00324397" w:rsidTr="009712B3">
        <w:tc>
          <w:tcPr>
            <w:tcW w:w="426" w:type="dxa"/>
          </w:tcPr>
          <w:p w:rsidR="00255B85" w:rsidRPr="00324397" w:rsidRDefault="00255B85" w:rsidP="00F631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24397">
              <w:rPr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:rsidR="00255B85" w:rsidRPr="00324397" w:rsidRDefault="00255B85" w:rsidP="001357D2">
            <w:pPr>
              <w:pStyle w:val="ConsPlusCell"/>
              <w:jc w:val="center"/>
              <w:rPr>
                <w:sz w:val="28"/>
                <w:szCs w:val="28"/>
              </w:rPr>
            </w:pPr>
            <w:r w:rsidRPr="0032439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под</w:t>
            </w:r>
            <w:r w:rsidRPr="00324397">
              <w:rPr>
                <w:sz w:val="28"/>
                <w:szCs w:val="28"/>
              </w:rPr>
              <w:t>программы</w:t>
            </w:r>
          </w:p>
        </w:tc>
        <w:tc>
          <w:tcPr>
            <w:tcW w:w="6443" w:type="dxa"/>
          </w:tcPr>
          <w:p w:rsidR="00255B85" w:rsidRPr="0001407D" w:rsidRDefault="00255B85" w:rsidP="001357D2">
            <w:pPr>
              <w:jc w:val="both"/>
              <w:outlineLvl w:val="2"/>
              <w:rPr>
                <w:sz w:val="28"/>
                <w:szCs w:val="28"/>
              </w:rPr>
            </w:pPr>
            <w:r w:rsidRPr="003F06B0">
              <w:rPr>
                <w:sz w:val="28"/>
                <w:szCs w:val="28"/>
              </w:rPr>
              <w:t>Развитие учрежде</w:t>
            </w:r>
            <w:r w:rsidR="00DC4687">
              <w:rPr>
                <w:sz w:val="28"/>
                <w:szCs w:val="28"/>
              </w:rPr>
              <w:t xml:space="preserve">ний культурно-досугового типа </w:t>
            </w:r>
            <w:r w:rsidR="003F06B0" w:rsidRPr="003F06B0">
              <w:rPr>
                <w:sz w:val="28"/>
                <w:szCs w:val="28"/>
              </w:rPr>
              <w:t>на территории Красносельского муниципального района</w:t>
            </w:r>
          </w:p>
        </w:tc>
      </w:tr>
      <w:tr w:rsidR="00255B85" w:rsidRPr="00324397" w:rsidTr="009712B3">
        <w:tc>
          <w:tcPr>
            <w:tcW w:w="426" w:type="dxa"/>
          </w:tcPr>
          <w:p w:rsidR="00255B85" w:rsidRPr="00324397" w:rsidRDefault="00255B85" w:rsidP="00F6311B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24397">
              <w:rPr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:rsidR="00255B85" w:rsidRPr="00324397" w:rsidRDefault="00B0744D" w:rsidP="001357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443" w:type="dxa"/>
          </w:tcPr>
          <w:p w:rsidR="00255B85" w:rsidRPr="00255B85" w:rsidRDefault="00255B85" w:rsidP="001357D2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 w:rsidRPr="00255B85">
              <w:rPr>
                <w:bCs/>
                <w:sz w:val="28"/>
                <w:szCs w:val="28"/>
              </w:rPr>
              <w:t>Отдел культуры</w:t>
            </w:r>
            <w:r w:rsidR="001357D2">
              <w:rPr>
                <w:bCs/>
                <w:sz w:val="28"/>
                <w:szCs w:val="28"/>
              </w:rPr>
              <w:t>, туризма, спорта и молодё</w:t>
            </w:r>
            <w:r w:rsidR="004A5D21">
              <w:rPr>
                <w:bCs/>
                <w:sz w:val="28"/>
                <w:szCs w:val="28"/>
              </w:rPr>
              <w:t>жи</w:t>
            </w:r>
            <w:r w:rsidR="003D1CA6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администрации</w:t>
            </w:r>
            <w:r w:rsidR="003D1CA6">
              <w:rPr>
                <w:bCs/>
                <w:sz w:val="28"/>
                <w:szCs w:val="28"/>
              </w:rPr>
              <w:t xml:space="preserve"> </w:t>
            </w:r>
            <w:r w:rsidR="004A5D21">
              <w:rPr>
                <w:bCs/>
                <w:sz w:val="28"/>
                <w:szCs w:val="28"/>
              </w:rPr>
              <w:t>Красносельского</w:t>
            </w:r>
            <w:r w:rsidR="003D1CA6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муниципального района </w:t>
            </w:r>
            <w:r w:rsidR="004A5D21">
              <w:rPr>
                <w:bCs/>
                <w:sz w:val="28"/>
                <w:szCs w:val="28"/>
              </w:rPr>
              <w:t>Костромской области</w:t>
            </w:r>
            <w:r w:rsidR="00B0744D">
              <w:rPr>
                <w:bCs/>
                <w:sz w:val="28"/>
                <w:szCs w:val="28"/>
              </w:rPr>
              <w:t>;</w:t>
            </w:r>
          </w:p>
          <w:p w:rsidR="00255B85" w:rsidRPr="00F334FB" w:rsidRDefault="00E81FE2" w:rsidP="001357D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Муниципальное бюджетное учреждение культуры «Межпоселенческое клубно-библиотечное объединение» Красносельского района Костромской области</w:t>
            </w:r>
          </w:p>
        </w:tc>
      </w:tr>
      <w:tr w:rsidR="005A1FAE" w:rsidRPr="00324397" w:rsidTr="009712B3">
        <w:tc>
          <w:tcPr>
            <w:tcW w:w="426" w:type="dxa"/>
          </w:tcPr>
          <w:p w:rsidR="005A1FAE" w:rsidRDefault="005A1FAE" w:rsidP="00F6311B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912" w:type="dxa"/>
          </w:tcPr>
          <w:p w:rsidR="005A1FAE" w:rsidRDefault="005A1FAE" w:rsidP="001357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443" w:type="dxa"/>
          </w:tcPr>
          <w:p w:rsidR="005A1FAE" w:rsidRPr="00255B85" w:rsidRDefault="005A1FAE" w:rsidP="001357D2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Администрация Красносельского муниципального района, администрация Шолоховского сельского поселения</w:t>
            </w:r>
            <w:r w:rsidR="004D6CDE">
              <w:rPr>
                <w:bCs/>
                <w:sz w:val="28"/>
                <w:szCs w:val="28"/>
              </w:rPr>
              <w:t>, МУ «</w:t>
            </w:r>
            <w:r w:rsidR="004D6CDE" w:rsidRPr="004D6CDE">
              <w:rPr>
                <w:bCs/>
                <w:sz w:val="28"/>
                <w:szCs w:val="28"/>
              </w:rPr>
              <w:t>Учреждение по оказанию муниципальных услуг и финансово-хозяйственному обеспечению деятельности администрации</w:t>
            </w:r>
            <w:r w:rsidR="00E81FE2">
              <w:rPr>
                <w:bCs/>
                <w:sz w:val="28"/>
                <w:szCs w:val="28"/>
              </w:rPr>
              <w:t xml:space="preserve"> Красносельского муниципального района</w:t>
            </w:r>
            <w:r w:rsidR="004D6CDE">
              <w:rPr>
                <w:bCs/>
                <w:sz w:val="28"/>
                <w:szCs w:val="28"/>
              </w:rPr>
              <w:t>»</w:t>
            </w:r>
            <w:r w:rsidR="006F328F">
              <w:rPr>
                <w:bCs/>
                <w:sz w:val="28"/>
                <w:szCs w:val="28"/>
              </w:rPr>
              <w:t>, МБУ «РемСтройСервис» Красносельского района Костромской области</w:t>
            </w:r>
          </w:p>
        </w:tc>
      </w:tr>
      <w:tr w:rsidR="00255B85" w:rsidRPr="00324397" w:rsidTr="009712B3">
        <w:tc>
          <w:tcPr>
            <w:tcW w:w="426" w:type="dxa"/>
          </w:tcPr>
          <w:p w:rsidR="00255B85" w:rsidRPr="00324397" w:rsidRDefault="005A1FAE" w:rsidP="00995F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55B85">
              <w:rPr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:rsidR="00255B85" w:rsidRPr="00324397" w:rsidRDefault="00255B85" w:rsidP="001357D2">
            <w:pPr>
              <w:pStyle w:val="ConsPlusCell"/>
              <w:jc w:val="center"/>
              <w:rPr>
                <w:sz w:val="28"/>
                <w:szCs w:val="28"/>
              </w:rPr>
            </w:pPr>
            <w:r w:rsidRPr="00324397">
              <w:rPr>
                <w:sz w:val="28"/>
                <w:szCs w:val="28"/>
              </w:rPr>
              <w:t xml:space="preserve">Цели </w:t>
            </w:r>
            <w:r>
              <w:rPr>
                <w:sz w:val="28"/>
                <w:szCs w:val="28"/>
              </w:rPr>
              <w:t>под</w:t>
            </w:r>
            <w:r w:rsidRPr="00324397">
              <w:rPr>
                <w:sz w:val="28"/>
                <w:szCs w:val="28"/>
              </w:rPr>
              <w:t>программы</w:t>
            </w:r>
          </w:p>
        </w:tc>
        <w:tc>
          <w:tcPr>
            <w:tcW w:w="6443" w:type="dxa"/>
          </w:tcPr>
          <w:p w:rsidR="00255B85" w:rsidRPr="00B844DB" w:rsidRDefault="00255B85" w:rsidP="001357D2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С</w:t>
            </w:r>
            <w:r w:rsidRPr="006216D1">
              <w:rPr>
                <w:sz w:val="28"/>
                <w:szCs w:val="28"/>
                <w:shd w:val="clear" w:color="auto" w:fill="FFFFFF"/>
              </w:rPr>
              <w:t xml:space="preserve">оздание условий </w:t>
            </w:r>
            <w:r>
              <w:rPr>
                <w:sz w:val="28"/>
                <w:szCs w:val="28"/>
                <w:shd w:val="clear" w:color="auto" w:fill="FFFFFF"/>
              </w:rPr>
              <w:t xml:space="preserve">для </w:t>
            </w:r>
            <w:r w:rsidRPr="006216D1">
              <w:rPr>
                <w:sz w:val="28"/>
                <w:szCs w:val="28"/>
                <w:shd w:val="clear" w:color="auto" w:fill="FFFFFF"/>
              </w:rPr>
              <w:t xml:space="preserve">эффективной </w:t>
            </w:r>
            <w:r>
              <w:rPr>
                <w:sz w:val="28"/>
                <w:szCs w:val="28"/>
                <w:shd w:val="clear" w:color="auto" w:fill="FFFFFF"/>
              </w:rPr>
              <w:t xml:space="preserve">деятельности учреждений культурно-досугового типа </w:t>
            </w:r>
          </w:p>
        </w:tc>
      </w:tr>
      <w:tr w:rsidR="00255B85" w:rsidRPr="00324397" w:rsidTr="009712B3">
        <w:trPr>
          <w:trHeight w:val="416"/>
        </w:trPr>
        <w:tc>
          <w:tcPr>
            <w:tcW w:w="426" w:type="dxa"/>
          </w:tcPr>
          <w:p w:rsidR="00255B85" w:rsidRPr="00324397" w:rsidRDefault="005A1FAE" w:rsidP="00995F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912" w:type="dxa"/>
          </w:tcPr>
          <w:p w:rsidR="00255B85" w:rsidRPr="00324397" w:rsidRDefault="00255B85" w:rsidP="001357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24397">
              <w:rPr>
                <w:sz w:val="28"/>
                <w:szCs w:val="28"/>
              </w:rPr>
              <w:t>адачи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443" w:type="dxa"/>
          </w:tcPr>
          <w:p w:rsidR="00255B85" w:rsidRPr="00C93806" w:rsidRDefault="00255B85" w:rsidP="001357D2">
            <w:pPr>
              <w:widowControl/>
              <w:autoSpaceDE/>
              <w:autoSpaceDN/>
              <w:adjustRightInd/>
              <w:ind w:left="96"/>
              <w:jc w:val="both"/>
              <w:rPr>
                <w:sz w:val="28"/>
                <w:szCs w:val="28"/>
              </w:rPr>
            </w:pPr>
            <w:r w:rsidRPr="00EC298C">
              <w:rPr>
                <w:sz w:val="28"/>
                <w:szCs w:val="28"/>
              </w:rPr>
              <w:t>-</w:t>
            </w:r>
            <w:r w:rsidRPr="00C93806">
              <w:rPr>
                <w:sz w:val="28"/>
                <w:szCs w:val="28"/>
              </w:rPr>
              <w:t>повышение качества предоставления услуг в области культуры;</w:t>
            </w:r>
          </w:p>
          <w:p w:rsidR="00255B85" w:rsidRPr="00C93806" w:rsidRDefault="00255B85" w:rsidP="001357D2">
            <w:pPr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создание условий для успешной социализации и эффективн</w:t>
            </w:r>
            <w:r w:rsidR="001357D2">
              <w:rPr>
                <w:sz w:val="28"/>
                <w:szCs w:val="28"/>
              </w:rPr>
              <w:t>ой самореализации детей и молодё</w:t>
            </w:r>
            <w:r w:rsidRPr="00C93806">
              <w:rPr>
                <w:sz w:val="28"/>
                <w:szCs w:val="28"/>
              </w:rPr>
              <w:t>жи</w:t>
            </w:r>
            <w:r>
              <w:rPr>
                <w:sz w:val="28"/>
                <w:szCs w:val="28"/>
              </w:rPr>
              <w:t>;</w:t>
            </w:r>
          </w:p>
          <w:p w:rsidR="00255B85" w:rsidRPr="00C93806" w:rsidRDefault="00255B85" w:rsidP="001357D2">
            <w:pPr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создание условий для развития традиционного художественного творчества, участие в возрождении и сохранении народной культуры;</w:t>
            </w:r>
          </w:p>
          <w:p w:rsidR="00255B85" w:rsidRPr="00C93806" w:rsidRDefault="00255B85" w:rsidP="001357D2">
            <w:pPr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внедрение инновационных форм культурно-досуговой и просветительской деятельности;</w:t>
            </w:r>
          </w:p>
          <w:p w:rsidR="00255B85" w:rsidRPr="00C93806" w:rsidRDefault="00255B85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93806">
              <w:rPr>
                <w:sz w:val="28"/>
                <w:szCs w:val="28"/>
              </w:rPr>
              <w:t xml:space="preserve">внедрение передовых информационных технологий и форм в процессы деятельности учреждений культуры и информационно-методического обеспечения развития сферы </w:t>
            </w:r>
            <w:r w:rsidRPr="00C93806">
              <w:rPr>
                <w:sz w:val="28"/>
                <w:szCs w:val="28"/>
              </w:rPr>
              <w:lastRenderedPageBreak/>
              <w:t>культуры;</w:t>
            </w:r>
          </w:p>
          <w:p w:rsidR="00255B85" w:rsidRPr="00C93806" w:rsidRDefault="00255B85" w:rsidP="001357D2">
            <w:pPr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поддержка творческих инициатив населения в сфере культуры;</w:t>
            </w:r>
          </w:p>
          <w:p w:rsidR="00255B85" w:rsidRDefault="00255B85" w:rsidP="001357D2">
            <w:pPr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 создание в районе условий для воспитания гражданственности и патриотизма, духовных и нравственных ценностей;</w:t>
            </w:r>
          </w:p>
          <w:p w:rsidR="00255B85" w:rsidRPr="00C93806" w:rsidRDefault="00255B85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повышения квалификации работников учреждений культурно-досугового типа;</w:t>
            </w:r>
          </w:p>
          <w:p w:rsidR="00255B85" w:rsidRDefault="00255B85" w:rsidP="001357D2">
            <w:pPr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  укрепление и развитие материально-технической базы, обновление и модерниз</w:t>
            </w:r>
            <w:r w:rsidR="00F148DB">
              <w:rPr>
                <w:sz w:val="28"/>
                <w:szCs w:val="28"/>
              </w:rPr>
              <w:t>ация специального оборудования;</w:t>
            </w:r>
          </w:p>
          <w:p w:rsidR="00812A9A" w:rsidRPr="00C93806" w:rsidRDefault="00812A9A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реализация мероприятий «дорожной карты» по достижению  показателей национального проекта «Культура» к 2024 году</w:t>
            </w:r>
            <w:r w:rsidR="00F148DB">
              <w:rPr>
                <w:sz w:val="28"/>
                <w:szCs w:val="28"/>
              </w:rPr>
              <w:t>.</w:t>
            </w:r>
          </w:p>
        </w:tc>
      </w:tr>
      <w:tr w:rsidR="00255B85" w:rsidRPr="00324397" w:rsidTr="009712B3">
        <w:tc>
          <w:tcPr>
            <w:tcW w:w="426" w:type="dxa"/>
          </w:tcPr>
          <w:p w:rsidR="00255B85" w:rsidRPr="00324397" w:rsidRDefault="005A1FAE" w:rsidP="00995F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255B85" w:rsidRPr="0032439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912" w:type="dxa"/>
          </w:tcPr>
          <w:p w:rsidR="00255B85" w:rsidRPr="00324397" w:rsidRDefault="00255B85" w:rsidP="001357D2">
            <w:pPr>
              <w:jc w:val="center"/>
              <w:rPr>
                <w:sz w:val="28"/>
                <w:szCs w:val="28"/>
              </w:rPr>
            </w:pPr>
            <w:r w:rsidRPr="00AD1022">
              <w:rPr>
                <w:sz w:val="28"/>
                <w:szCs w:val="28"/>
              </w:rPr>
              <w:t>Целевые индикаторы и показатели</w:t>
            </w:r>
          </w:p>
        </w:tc>
        <w:tc>
          <w:tcPr>
            <w:tcW w:w="6443" w:type="dxa"/>
          </w:tcPr>
          <w:p w:rsidR="00255B85" w:rsidRDefault="00255B85" w:rsidP="001357D2">
            <w:pPr>
              <w:pStyle w:val="ConsPlusCel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16CA8">
              <w:rPr>
                <w:color w:val="000000"/>
                <w:sz w:val="28"/>
                <w:szCs w:val="28"/>
              </w:rPr>
              <w:t xml:space="preserve">величение количества </w:t>
            </w:r>
            <w:r>
              <w:rPr>
                <w:color w:val="000000"/>
                <w:sz w:val="28"/>
                <w:szCs w:val="28"/>
              </w:rPr>
              <w:t xml:space="preserve">клубных формирований с </w:t>
            </w:r>
            <w:r w:rsidR="001357D2">
              <w:rPr>
                <w:color w:val="000000"/>
                <w:sz w:val="28"/>
                <w:szCs w:val="28"/>
              </w:rPr>
              <w:t>88</w:t>
            </w:r>
            <w:r w:rsidR="004819BB">
              <w:rPr>
                <w:color w:val="000000"/>
                <w:sz w:val="28"/>
                <w:szCs w:val="28"/>
              </w:rPr>
              <w:t xml:space="preserve"> до </w:t>
            </w:r>
            <w:r w:rsidR="004F0B94">
              <w:rPr>
                <w:color w:val="000000"/>
                <w:sz w:val="28"/>
                <w:szCs w:val="28"/>
              </w:rPr>
              <w:t>182</w:t>
            </w:r>
            <w:r w:rsidR="001357D2">
              <w:rPr>
                <w:color w:val="000000"/>
                <w:sz w:val="28"/>
                <w:szCs w:val="28"/>
              </w:rPr>
              <w:t>.</w:t>
            </w:r>
          </w:p>
          <w:p w:rsidR="00255B85" w:rsidRDefault="00255B85" w:rsidP="001357D2">
            <w:pPr>
              <w:pStyle w:val="ConsPlusCel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Увеличение количества участников клубных формирований с </w:t>
            </w:r>
            <w:r w:rsidR="001357D2">
              <w:rPr>
                <w:color w:val="000000"/>
                <w:sz w:val="28"/>
                <w:szCs w:val="28"/>
              </w:rPr>
              <w:t>779</w:t>
            </w:r>
            <w:r>
              <w:rPr>
                <w:color w:val="000000"/>
                <w:sz w:val="28"/>
                <w:szCs w:val="28"/>
              </w:rPr>
              <w:t xml:space="preserve">чел. до </w:t>
            </w:r>
            <w:r w:rsidR="004F0B94">
              <w:rPr>
                <w:color w:val="000000"/>
                <w:sz w:val="28"/>
                <w:szCs w:val="28"/>
              </w:rPr>
              <w:t>1456</w:t>
            </w:r>
            <w:r>
              <w:rPr>
                <w:color w:val="000000"/>
                <w:sz w:val="28"/>
                <w:szCs w:val="28"/>
              </w:rPr>
              <w:t xml:space="preserve"> чел. </w:t>
            </w:r>
          </w:p>
          <w:p w:rsidR="00DC4687" w:rsidRPr="00D778FE" w:rsidRDefault="00D778FE" w:rsidP="001357D2">
            <w:pPr>
              <w:pStyle w:val="ConsPlusCell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Возрастные категории участников клубных формирований: к</w:t>
            </w:r>
            <w:r w:rsidRPr="00D778FE">
              <w:rPr>
                <w:sz w:val="28"/>
                <w:szCs w:val="28"/>
                <w:shd w:val="clear" w:color="auto" w:fill="FFFFFF"/>
              </w:rPr>
              <w:t>ружк</w:t>
            </w:r>
            <w:r>
              <w:rPr>
                <w:sz w:val="28"/>
                <w:szCs w:val="28"/>
                <w:shd w:val="clear" w:color="auto" w:fill="FFFFFF"/>
              </w:rPr>
              <w:t>и</w:t>
            </w:r>
            <w:r w:rsidRPr="00D778FE">
              <w:rPr>
                <w:sz w:val="28"/>
                <w:szCs w:val="28"/>
                <w:shd w:val="clear" w:color="auto" w:fill="FFFFFF"/>
              </w:rPr>
              <w:t xml:space="preserve"> рукоделия и моделирования </w:t>
            </w:r>
            <w:r>
              <w:rPr>
                <w:sz w:val="28"/>
                <w:szCs w:val="28"/>
                <w:shd w:val="clear" w:color="auto" w:fill="FFFFFF"/>
              </w:rPr>
              <w:t>посещают</w:t>
            </w:r>
            <w:r w:rsidRPr="00D778FE">
              <w:rPr>
                <w:sz w:val="28"/>
                <w:szCs w:val="28"/>
                <w:shd w:val="clear" w:color="auto" w:fill="FFFFFF"/>
              </w:rPr>
              <w:t xml:space="preserve"> дети с 5 до 15 лет, взрослые с 35 лет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  <w:r w:rsidR="003D1CA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т</w:t>
            </w:r>
            <w:r w:rsidRPr="00D778FE">
              <w:rPr>
                <w:sz w:val="28"/>
                <w:szCs w:val="28"/>
                <w:shd w:val="clear" w:color="auto" w:fill="FFFFFF"/>
              </w:rPr>
              <w:t>еатральны</w:t>
            </w:r>
            <w:r>
              <w:rPr>
                <w:sz w:val="28"/>
                <w:szCs w:val="28"/>
                <w:shd w:val="clear" w:color="auto" w:fill="FFFFFF"/>
              </w:rPr>
              <w:t>е</w:t>
            </w:r>
            <w:r w:rsidR="003D1CA6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D778FE">
              <w:rPr>
                <w:sz w:val="28"/>
                <w:szCs w:val="28"/>
                <w:shd w:val="clear" w:color="auto" w:fill="FFFFFF"/>
              </w:rPr>
              <w:t>кружк</w:t>
            </w:r>
            <w:r>
              <w:rPr>
                <w:sz w:val="28"/>
                <w:szCs w:val="28"/>
                <w:shd w:val="clear" w:color="auto" w:fill="FFFFFF"/>
              </w:rPr>
              <w:t>и</w:t>
            </w:r>
            <w:r w:rsidR="003D1CA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посещают</w:t>
            </w:r>
            <w:r w:rsidRPr="00D778FE">
              <w:rPr>
                <w:sz w:val="28"/>
                <w:szCs w:val="28"/>
                <w:shd w:val="clear" w:color="auto" w:fill="FFFFFF"/>
              </w:rPr>
              <w:t xml:space="preserve"> дети с 7 до 16 лет, взрослые с 25 до 60 лет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  <w:r w:rsidR="003D1CA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т</w:t>
            </w:r>
            <w:r w:rsidRPr="00D778FE">
              <w:rPr>
                <w:sz w:val="28"/>
                <w:szCs w:val="28"/>
                <w:shd w:val="clear" w:color="auto" w:fill="FFFFFF"/>
              </w:rPr>
              <w:t>анцевальные кружки посещают дети с 5 лет до 16 лет, взрослые с 27 до 55 лет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  <w:bookmarkStart w:id="1" w:name="_GoBack"/>
            <w:bookmarkEnd w:id="1"/>
            <w:r w:rsidR="003D1CA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м</w:t>
            </w:r>
            <w:r w:rsidRPr="00D778FE">
              <w:rPr>
                <w:sz w:val="28"/>
                <w:szCs w:val="28"/>
                <w:shd w:val="clear" w:color="auto" w:fill="FFFFFF"/>
              </w:rPr>
              <w:t>узыкальные и вокальные кружки посещают дети с 6 до 18 лет, взрослые с 20 до 55 лет.</w:t>
            </w:r>
          </w:p>
        </w:tc>
      </w:tr>
      <w:tr w:rsidR="00255B85" w:rsidRPr="00324397" w:rsidTr="009712B3">
        <w:tc>
          <w:tcPr>
            <w:tcW w:w="426" w:type="dxa"/>
          </w:tcPr>
          <w:p w:rsidR="00255B85" w:rsidRPr="00324397" w:rsidRDefault="005A1FAE" w:rsidP="00995F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55B85" w:rsidRPr="00324397">
              <w:rPr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:rsidR="00255B85" w:rsidRPr="00324397" w:rsidRDefault="00255B85" w:rsidP="001357D2">
            <w:pPr>
              <w:jc w:val="center"/>
              <w:rPr>
                <w:sz w:val="28"/>
                <w:szCs w:val="28"/>
              </w:rPr>
            </w:pPr>
            <w:r w:rsidRPr="00324397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под</w:t>
            </w:r>
            <w:r w:rsidRPr="00324397">
              <w:rPr>
                <w:sz w:val="28"/>
                <w:szCs w:val="28"/>
              </w:rPr>
              <w:t>программы</w:t>
            </w:r>
          </w:p>
        </w:tc>
        <w:tc>
          <w:tcPr>
            <w:tcW w:w="6443" w:type="dxa"/>
          </w:tcPr>
          <w:p w:rsidR="00255B85" w:rsidRPr="00324397" w:rsidRDefault="00255B85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4A5D2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– 20</w:t>
            </w:r>
            <w:r w:rsidR="005C68DC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 гг. </w:t>
            </w:r>
          </w:p>
        </w:tc>
      </w:tr>
      <w:tr w:rsidR="00255B85" w:rsidRPr="00324397" w:rsidTr="009712B3">
        <w:tc>
          <w:tcPr>
            <w:tcW w:w="426" w:type="dxa"/>
          </w:tcPr>
          <w:p w:rsidR="00255B85" w:rsidRPr="00324397" w:rsidRDefault="005A1FAE" w:rsidP="00995F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55B85" w:rsidRPr="00324397">
              <w:rPr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:rsidR="00255B85" w:rsidRPr="00324397" w:rsidRDefault="001357D2" w:rsidP="001357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</w:t>
            </w:r>
            <w:r w:rsidR="00255B85" w:rsidRPr="003670FB">
              <w:rPr>
                <w:sz w:val="28"/>
                <w:szCs w:val="28"/>
              </w:rPr>
              <w:t xml:space="preserve">мы и источники         </w:t>
            </w:r>
            <w:r w:rsidR="00255B85" w:rsidRPr="003670FB">
              <w:rPr>
                <w:sz w:val="28"/>
                <w:szCs w:val="28"/>
              </w:rPr>
              <w:br/>
              <w:t>финансирования подпрограммы</w:t>
            </w:r>
          </w:p>
        </w:tc>
        <w:tc>
          <w:tcPr>
            <w:tcW w:w="6443" w:type="dxa"/>
          </w:tcPr>
          <w:p w:rsidR="005C68DC" w:rsidRPr="005C68DC" w:rsidRDefault="001357D2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</w:t>
            </w:r>
            <w:r w:rsidR="005C68DC" w:rsidRPr="005C68DC">
              <w:rPr>
                <w:sz w:val="28"/>
                <w:szCs w:val="28"/>
              </w:rPr>
              <w:t xml:space="preserve">м финансирования подпрограммы составляет -  </w:t>
            </w:r>
          </w:p>
          <w:p w:rsidR="005C68DC" w:rsidRPr="005C68DC" w:rsidRDefault="00103E41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197 679 262,82</w:t>
            </w:r>
            <w:r w:rsidR="005C68DC" w:rsidRPr="005C68DC">
              <w:rPr>
                <w:sz w:val="28"/>
                <w:szCs w:val="28"/>
              </w:rPr>
              <w:t xml:space="preserve">рублей </w:t>
            </w:r>
          </w:p>
          <w:p w:rsidR="005C68DC" w:rsidRPr="005C68DC" w:rsidRDefault="005C68DC" w:rsidP="001357D2">
            <w:pPr>
              <w:jc w:val="both"/>
              <w:rPr>
                <w:sz w:val="28"/>
                <w:szCs w:val="28"/>
              </w:rPr>
            </w:pPr>
            <w:r w:rsidRPr="005C68DC">
              <w:rPr>
                <w:sz w:val="28"/>
                <w:szCs w:val="28"/>
              </w:rPr>
              <w:t>по годам реализации подпрограммы</w:t>
            </w:r>
          </w:p>
          <w:p w:rsidR="005C68DC" w:rsidRPr="005C68DC" w:rsidRDefault="005C68DC" w:rsidP="001357D2">
            <w:pPr>
              <w:jc w:val="both"/>
              <w:rPr>
                <w:sz w:val="28"/>
                <w:szCs w:val="28"/>
              </w:rPr>
            </w:pPr>
            <w:r w:rsidRPr="005C68DC">
              <w:rPr>
                <w:sz w:val="28"/>
                <w:szCs w:val="28"/>
              </w:rPr>
              <w:t>из средств федерального бюджета:</w:t>
            </w:r>
          </w:p>
          <w:p w:rsidR="005C68DC" w:rsidRPr="005C68DC" w:rsidRDefault="001357D2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</w:t>
            </w:r>
            <w:r w:rsidR="005C68DC" w:rsidRPr="005C68DC">
              <w:rPr>
                <w:sz w:val="28"/>
                <w:szCs w:val="28"/>
              </w:rPr>
              <w:t xml:space="preserve"> – 850</w:t>
            </w:r>
            <w:r>
              <w:rPr>
                <w:sz w:val="28"/>
                <w:szCs w:val="28"/>
              </w:rPr>
              <w:t> </w:t>
            </w:r>
            <w:r w:rsidR="005C68DC" w:rsidRPr="005C68DC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>,0</w:t>
            </w:r>
            <w:r w:rsidR="005C68DC" w:rsidRPr="005C68DC">
              <w:rPr>
                <w:sz w:val="28"/>
                <w:szCs w:val="28"/>
              </w:rPr>
              <w:t xml:space="preserve"> рублей;</w:t>
            </w:r>
          </w:p>
          <w:p w:rsidR="005C68DC" w:rsidRPr="005C68DC" w:rsidRDefault="001357D2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  <w:r w:rsidR="005C68DC" w:rsidRPr="005C68DC">
              <w:rPr>
                <w:sz w:val="28"/>
                <w:szCs w:val="28"/>
              </w:rPr>
              <w:t xml:space="preserve"> – 500</w:t>
            </w:r>
            <w:r>
              <w:rPr>
                <w:sz w:val="28"/>
                <w:szCs w:val="28"/>
              </w:rPr>
              <w:t> </w:t>
            </w:r>
            <w:r w:rsidR="005C68DC" w:rsidRPr="005C68DC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>,0</w:t>
            </w:r>
            <w:r w:rsidR="005C68DC" w:rsidRPr="005C68DC">
              <w:rPr>
                <w:sz w:val="28"/>
                <w:szCs w:val="28"/>
              </w:rPr>
              <w:t xml:space="preserve"> рублей;</w:t>
            </w:r>
          </w:p>
          <w:p w:rsidR="005C68DC" w:rsidRPr="005C68DC" w:rsidRDefault="001357D2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 г.</w:t>
            </w:r>
            <w:r w:rsidR="0079560A">
              <w:rPr>
                <w:rFonts w:eastAsia="Calibri"/>
                <w:sz w:val="28"/>
                <w:szCs w:val="28"/>
              </w:rPr>
              <w:t xml:space="preserve"> – </w:t>
            </w:r>
            <w:r w:rsidR="00660935">
              <w:rPr>
                <w:sz w:val="28"/>
                <w:szCs w:val="28"/>
              </w:rPr>
              <w:t>34 706 959,0</w:t>
            </w:r>
            <w:r w:rsidR="005C68DC" w:rsidRPr="005C68DC">
              <w:rPr>
                <w:rFonts w:eastAsia="Calibri"/>
                <w:sz w:val="28"/>
                <w:szCs w:val="28"/>
              </w:rPr>
              <w:t>рублей;</w:t>
            </w:r>
          </w:p>
          <w:p w:rsidR="005C68DC" w:rsidRPr="005C68DC" w:rsidRDefault="00A8231E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2022 г. – </w:t>
            </w:r>
            <w:r w:rsidR="00660935">
              <w:rPr>
                <w:rFonts w:eastAsia="Calibri"/>
                <w:sz w:val="28"/>
                <w:szCs w:val="28"/>
              </w:rPr>
              <w:t>0,0</w:t>
            </w:r>
            <w:r w:rsidR="005C68DC" w:rsidRPr="005C68DC">
              <w:rPr>
                <w:rFonts w:eastAsia="Calibri"/>
                <w:sz w:val="28"/>
                <w:szCs w:val="28"/>
              </w:rPr>
              <w:t xml:space="preserve"> рублей;</w:t>
            </w:r>
          </w:p>
          <w:p w:rsidR="005C68DC" w:rsidRPr="005C68DC" w:rsidRDefault="00E67906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2023 г. – 1 028 364,72</w:t>
            </w:r>
            <w:r w:rsidR="005C68DC" w:rsidRPr="005C68DC">
              <w:rPr>
                <w:rFonts w:eastAsia="Calibri"/>
                <w:sz w:val="28"/>
                <w:szCs w:val="28"/>
              </w:rPr>
              <w:t xml:space="preserve"> рублей;</w:t>
            </w:r>
          </w:p>
          <w:p w:rsidR="005C68DC" w:rsidRPr="005C68DC" w:rsidRDefault="00103E41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2024 г. – 6</w:t>
            </w:r>
            <w:r w:rsidR="006F328F">
              <w:rPr>
                <w:rFonts w:eastAsia="Calibri"/>
                <w:sz w:val="28"/>
                <w:szCs w:val="28"/>
              </w:rPr>
              <w:t>49 987,56</w:t>
            </w:r>
            <w:r w:rsidR="005C68DC" w:rsidRPr="005C68DC">
              <w:rPr>
                <w:rFonts w:eastAsia="Calibri"/>
                <w:sz w:val="28"/>
                <w:szCs w:val="28"/>
              </w:rPr>
              <w:t xml:space="preserve"> рублей,</w:t>
            </w:r>
          </w:p>
          <w:p w:rsidR="005C68DC" w:rsidRPr="005C68DC" w:rsidRDefault="005C68DC" w:rsidP="001357D2">
            <w:pPr>
              <w:jc w:val="both"/>
              <w:rPr>
                <w:sz w:val="28"/>
                <w:szCs w:val="28"/>
              </w:rPr>
            </w:pPr>
            <w:r w:rsidRPr="005C68DC">
              <w:rPr>
                <w:sz w:val="28"/>
                <w:szCs w:val="28"/>
              </w:rPr>
              <w:t>из средств областного бюджета:</w:t>
            </w:r>
          </w:p>
          <w:p w:rsidR="002311CA" w:rsidRDefault="001357D2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</w:t>
            </w:r>
            <w:r w:rsidR="005C68DC" w:rsidRPr="005C68DC">
              <w:rPr>
                <w:sz w:val="28"/>
                <w:szCs w:val="28"/>
              </w:rPr>
              <w:t xml:space="preserve"> – 42 105,26 рублей; </w:t>
            </w:r>
          </w:p>
          <w:p w:rsidR="005C68DC" w:rsidRPr="005C68DC" w:rsidRDefault="001357D2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  <w:r w:rsidR="002311CA">
              <w:rPr>
                <w:sz w:val="28"/>
                <w:szCs w:val="28"/>
              </w:rPr>
              <w:t xml:space="preserve"> – 109 704,2</w:t>
            </w:r>
            <w:r w:rsidR="00DB6D1F">
              <w:rPr>
                <w:sz w:val="28"/>
                <w:szCs w:val="28"/>
              </w:rPr>
              <w:t>0</w:t>
            </w:r>
            <w:r w:rsidR="005C68DC" w:rsidRPr="005C68DC">
              <w:rPr>
                <w:sz w:val="28"/>
                <w:szCs w:val="28"/>
              </w:rPr>
              <w:t xml:space="preserve"> рублей;</w:t>
            </w:r>
          </w:p>
          <w:p w:rsidR="005C68DC" w:rsidRPr="005C68DC" w:rsidRDefault="001357D2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 г.</w:t>
            </w:r>
            <w:r w:rsidR="0079560A">
              <w:rPr>
                <w:rFonts w:eastAsia="Calibri"/>
                <w:sz w:val="28"/>
                <w:szCs w:val="28"/>
              </w:rPr>
              <w:t xml:space="preserve"> – </w:t>
            </w:r>
            <w:r w:rsidR="0038652F">
              <w:rPr>
                <w:sz w:val="28"/>
                <w:szCs w:val="28"/>
              </w:rPr>
              <w:t>1 912 433,00</w:t>
            </w:r>
            <w:r w:rsidR="005C68DC" w:rsidRPr="005C68DC">
              <w:rPr>
                <w:rFonts w:eastAsia="Calibri"/>
                <w:sz w:val="28"/>
                <w:szCs w:val="28"/>
              </w:rPr>
              <w:t>рублей;</w:t>
            </w:r>
          </w:p>
          <w:p w:rsidR="005C68DC" w:rsidRPr="005C68DC" w:rsidRDefault="00A8231E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2022 г. – </w:t>
            </w:r>
            <w:r w:rsidR="00263B03">
              <w:rPr>
                <w:rFonts w:eastAsia="Calibri"/>
                <w:sz w:val="28"/>
                <w:szCs w:val="28"/>
              </w:rPr>
              <w:t>85 892,0</w:t>
            </w:r>
            <w:r w:rsidR="005C68DC" w:rsidRPr="005C68DC">
              <w:rPr>
                <w:rFonts w:eastAsia="Calibri"/>
                <w:sz w:val="28"/>
                <w:szCs w:val="28"/>
              </w:rPr>
              <w:t xml:space="preserve"> рублей;</w:t>
            </w:r>
          </w:p>
          <w:p w:rsidR="005C68DC" w:rsidRPr="005C68DC" w:rsidRDefault="00E67906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2023 г. – </w:t>
            </w:r>
            <w:r w:rsidR="006C19D4" w:rsidRPr="006C19D4">
              <w:rPr>
                <w:rFonts w:eastAsia="Calibri"/>
                <w:sz w:val="28"/>
                <w:szCs w:val="28"/>
              </w:rPr>
              <w:t>319 137,28</w:t>
            </w:r>
            <w:r w:rsidR="005C68DC" w:rsidRPr="005C68DC">
              <w:rPr>
                <w:rFonts w:eastAsia="Calibri"/>
                <w:sz w:val="28"/>
                <w:szCs w:val="28"/>
              </w:rPr>
              <w:t>рублей;</w:t>
            </w:r>
          </w:p>
          <w:p w:rsidR="005C68DC" w:rsidRPr="005C68DC" w:rsidRDefault="00103E41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2024 г. – 148 014,44</w:t>
            </w:r>
            <w:r w:rsidR="005C68DC" w:rsidRPr="005C68DC">
              <w:rPr>
                <w:rFonts w:eastAsia="Calibri"/>
                <w:sz w:val="28"/>
                <w:szCs w:val="28"/>
              </w:rPr>
              <w:t xml:space="preserve"> рублей,</w:t>
            </w:r>
          </w:p>
          <w:p w:rsidR="005C68DC" w:rsidRPr="005C68DC" w:rsidRDefault="005C68DC" w:rsidP="001357D2">
            <w:pPr>
              <w:pStyle w:val="ConsPlusCell"/>
              <w:jc w:val="both"/>
              <w:rPr>
                <w:sz w:val="28"/>
                <w:szCs w:val="28"/>
              </w:rPr>
            </w:pPr>
            <w:r w:rsidRPr="005C68DC">
              <w:rPr>
                <w:sz w:val="28"/>
                <w:szCs w:val="28"/>
              </w:rPr>
              <w:t>из средств муниципального  бюджета:</w:t>
            </w:r>
          </w:p>
          <w:p w:rsidR="005C68DC" w:rsidRPr="005C68DC" w:rsidRDefault="005C68DC" w:rsidP="001357D2">
            <w:pPr>
              <w:pStyle w:val="ConsPlusCell"/>
              <w:jc w:val="both"/>
              <w:rPr>
                <w:sz w:val="28"/>
                <w:szCs w:val="28"/>
              </w:rPr>
            </w:pPr>
            <w:r w:rsidRPr="005C68DC">
              <w:rPr>
                <w:sz w:val="28"/>
                <w:szCs w:val="28"/>
              </w:rPr>
              <w:t>2019 г. – 17 012 501,74рублей;</w:t>
            </w:r>
          </w:p>
          <w:p w:rsidR="005C68DC" w:rsidRPr="005C68DC" w:rsidRDefault="00E52EEB" w:rsidP="001357D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 – 16 908 551,62</w:t>
            </w:r>
            <w:r w:rsidR="005C68DC" w:rsidRPr="005C68DC">
              <w:rPr>
                <w:sz w:val="28"/>
                <w:szCs w:val="28"/>
              </w:rPr>
              <w:t xml:space="preserve"> рублей;</w:t>
            </w:r>
          </w:p>
          <w:p w:rsidR="005C68DC" w:rsidRPr="005C68DC" w:rsidRDefault="00067117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г. – </w:t>
            </w:r>
            <w:r w:rsidR="0038652F">
              <w:rPr>
                <w:sz w:val="28"/>
                <w:szCs w:val="28"/>
              </w:rPr>
              <w:t>25 397 585,00</w:t>
            </w:r>
            <w:r w:rsidR="005C68DC" w:rsidRPr="005C68DC">
              <w:rPr>
                <w:sz w:val="28"/>
                <w:szCs w:val="28"/>
              </w:rPr>
              <w:t xml:space="preserve"> рублей;</w:t>
            </w:r>
          </w:p>
          <w:p w:rsidR="005C68DC" w:rsidRPr="005C68DC" w:rsidRDefault="005C68DC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 w:rsidRPr="005C68DC">
              <w:rPr>
                <w:rFonts w:eastAsia="Calibri"/>
                <w:sz w:val="28"/>
                <w:szCs w:val="28"/>
              </w:rPr>
              <w:t xml:space="preserve">2022 г. – </w:t>
            </w:r>
            <w:r w:rsidR="00263B03">
              <w:rPr>
                <w:sz w:val="28"/>
                <w:szCs w:val="28"/>
              </w:rPr>
              <w:t>21 840 083,00</w:t>
            </w:r>
            <w:r w:rsidRPr="005C68DC">
              <w:rPr>
                <w:rFonts w:eastAsia="Calibri"/>
                <w:sz w:val="28"/>
                <w:szCs w:val="28"/>
              </w:rPr>
              <w:t>рублей;</w:t>
            </w:r>
          </w:p>
          <w:p w:rsidR="005C68DC" w:rsidRPr="005C68DC" w:rsidRDefault="005C68DC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 w:rsidRPr="005C68DC">
              <w:rPr>
                <w:rFonts w:eastAsia="Calibri"/>
                <w:sz w:val="28"/>
                <w:szCs w:val="28"/>
              </w:rPr>
              <w:t xml:space="preserve">2023 г. – </w:t>
            </w:r>
            <w:r w:rsidR="006C19D4">
              <w:rPr>
                <w:sz w:val="28"/>
                <w:szCs w:val="28"/>
              </w:rPr>
              <w:t>21 119 944,00</w:t>
            </w:r>
            <w:r w:rsidRPr="005C68DC">
              <w:rPr>
                <w:rFonts w:eastAsia="Calibri"/>
                <w:sz w:val="28"/>
                <w:szCs w:val="28"/>
              </w:rPr>
              <w:t xml:space="preserve"> рублей;</w:t>
            </w:r>
          </w:p>
          <w:p w:rsidR="00255B85" w:rsidRPr="00F148DB" w:rsidRDefault="005C68DC" w:rsidP="001357D2">
            <w:pPr>
              <w:jc w:val="both"/>
              <w:rPr>
                <w:sz w:val="28"/>
                <w:szCs w:val="28"/>
              </w:rPr>
            </w:pPr>
            <w:r w:rsidRPr="005C68DC">
              <w:rPr>
                <w:rFonts w:eastAsia="Calibri"/>
                <w:sz w:val="28"/>
                <w:szCs w:val="28"/>
              </w:rPr>
              <w:t xml:space="preserve">2024 г. – </w:t>
            </w:r>
            <w:r w:rsidR="00312FB6">
              <w:rPr>
                <w:sz w:val="28"/>
                <w:szCs w:val="28"/>
              </w:rPr>
              <w:t>5</w:t>
            </w:r>
            <w:r w:rsidRPr="005C68DC">
              <w:rPr>
                <w:sz w:val="28"/>
                <w:szCs w:val="28"/>
              </w:rPr>
              <w:t>5 048</w:t>
            </w:r>
            <w:r w:rsidR="001357D2">
              <w:rPr>
                <w:sz w:val="28"/>
                <w:szCs w:val="28"/>
              </w:rPr>
              <w:t> </w:t>
            </w:r>
            <w:r w:rsidRPr="005C68DC">
              <w:rPr>
                <w:sz w:val="28"/>
                <w:szCs w:val="28"/>
              </w:rPr>
              <w:t>000</w:t>
            </w:r>
            <w:r w:rsidR="001357D2">
              <w:rPr>
                <w:sz w:val="28"/>
                <w:szCs w:val="28"/>
              </w:rPr>
              <w:t>,0</w:t>
            </w:r>
            <w:r w:rsidRPr="005C68DC">
              <w:rPr>
                <w:rFonts w:eastAsia="Calibri"/>
                <w:sz w:val="28"/>
                <w:szCs w:val="28"/>
              </w:rPr>
              <w:t>рублей.</w:t>
            </w:r>
          </w:p>
        </w:tc>
      </w:tr>
      <w:tr w:rsidR="00255B85" w:rsidRPr="00324397" w:rsidTr="009712B3">
        <w:tc>
          <w:tcPr>
            <w:tcW w:w="426" w:type="dxa"/>
          </w:tcPr>
          <w:p w:rsidR="00255B85" w:rsidRPr="00324397" w:rsidRDefault="005A1FAE" w:rsidP="00995F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</w:t>
            </w:r>
          </w:p>
          <w:p w:rsidR="00255B85" w:rsidRPr="00324397" w:rsidRDefault="00255B85" w:rsidP="00995F4B">
            <w:pPr>
              <w:ind w:left="567" w:hanging="567"/>
              <w:jc w:val="both"/>
              <w:rPr>
                <w:sz w:val="28"/>
                <w:szCs w:val="28"/>
              </w:rPr>
            </w:pPr>
          </w:p>
        </w:tc>
        <w:tc>
          <w:tcPr>
            <w:tcW w:w="2912" w:type="dxa"/>
          </w:tcPr>
          <w:p w:rsidR="00255B85" w:rsidRPr="00324397" w:rsidRDefault="008808E2" w:rsidP="001357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</w:t>
            </w:r>
            <w:r w:rsidR="00255B85" w:rsidRPr="00324397">
              <w:rPr>
                <w:sz w:val="28"/>
                <w:szCs w:val="28"/>
              </w:rPr>
              <w:t xml:space="preserve"> результаты  реализации </w:t>
            </w:r>
            <w:r w:rsidR="00255B85">
              <w:rPr>
                <w:sz w:val="28"/>
                <w:szCs w:val="28"/>
              </w:rPr>
              <w:t>под</w:t>
            </w:r>
            <w:r w:rsidR="00255B85" w:rsidRPr="00324397">
              <w:rPr>
                <w:sz w:val="28"/>
                <w:szCs w:val="28"/>
              </w:rPr>
              <w:t>программы</w:t>
            </w:r>
          </w:p>
        </w:tc>
        <w:tc>
          <w:tcPr>
            <w:tcW w:w="6443" w:type="dxa"/>
          </w:tcPr>
          <w:p w:rsidR="00255B85" w:rsidRPr="00C93806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обеспеч</w:t>
            </w:r>
            <w:r>
              <w:rPr>
                <w:sz w:val="28"/>
                <w:szCs w:val="28"/>
              </w:rPr>
              <w:t xml:space="preserve">ено </w:t>
            </w:r>
            <w:r w:rsidRPr="00C93806">
              <w:rPr>
                <w:sz w:val="28"/>
                <w:szCs w:val="28"/>
              </w:rPr>
              <w:t>развитие культурно-досуговых учреждений культуры</w:t>
            </w:r>
            <w:r>
              <w:rPr>
                <w:sz w:val="28"/>
                <w:szCs w:val="28"/>
              </w:rPr>
              <w:t>;</w:t>
            </w:r>
          </w:p>
          <w:p w:rsidR="00255B85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созда</w:t>
            </w:r>
            <w:r>
              <w:rPr>
                <w:sz w:val="28"/>
                <w:szCs w:val="28"/>
              </w:rPr>
              <w:t>ны</w:t>
            </w:r>
            <w:r w:rsidRPr="00C93806">
              <w:rPr>
                <w:sz w:val="28"/>
                <w:szCs w:val="28"/>
              </w:rPr>
              <w:t xml:space="preserve"> равные условия для получения всей необходимой методической и других видов информации руководителями учреждений культуры поселений;</w:t>
            </w:r>
          </w:p>
          <w:p w:rsidR="00255B85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разработаны и апроб</w:t>
            </w:r>
            <w:r w:rsidR="008A00CD">
              <w:rPr>
                <w:sz w:val="28"/>
                <w:szCs w:val="28"/>
              </w:rPr>
              <w:t>ированы новые формы культурно-</w:t>
            </w:r>
            <w:r>
              <w:rPr>
                <w:sz w:val="28"/>
                <w:szCs w:val="28"/>
              </w:rPr>
              <w:t xml:space="preserve">досуговой деятельности; </w:t>
            </w:r>
          </w:p>
          <w:p w:rsidR="00255B85" w:rsidRPr="00C93806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обеспечено повышение квалификации специалистов;</w:t>
            </w:r>
          </w:p>
          <w:p w:rsidR="00255B85" w:rsidRPr="00C93806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сформирована</w:t>
            </w:r>
            <w:r w:rsidRPr="00C93806">
              <w:rPr>
                <w:sz w:val="28"/>
                <w:szCs w:val="28"/>
              </w:rPr>
              <w:t xml:space="preserve"> систем</w:t>
            </w:r>
            <w:r>
              <w:rPr>
                <w:sz w:val="28"/>
                <w:szCs w:val="28"/>
              </w:rPr>
              <w:t>а</w:t>
            </w:r>
            <w:r w:rsidRPr="00C93806">
              <w:rPr>
                <w:sz w:val="28"/>
                <w:szCs w:val="28"/>
              </w:rPr>
              <w:t xml:space="preserve"> продвижения и</w:t>
            </w:r>
            <w:r w:rsidR="008A00CD">
              <w:rPr>
                <w:sz w:val="28"/>
                <w:szCs w:val="28"/>
              </w:rPr>
              <w:t>нициативной и талантливой молодё</w:t>
            </w:r>
            <w:r w:rsidRPr="00C93806">
              <w:rPr>
                <w:sz w:val="28"/>
                <w:szCs w:val="28"/>
              </w:rPr>
              <w:t>жи;</w:t>
            </w:r>
          </w:p>
          <w:p w:rsidR="00255B85" w:rsidRPr="00C93806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развит потенциал населения путем самореализации в творческой деятельности через участие в выставках декоративно-прикладного творчества, фестивалях, праздниках;</w:t>
            </w:r>
          </w:p>
          <w:p w:rsidR="00255B85" w:rsidRPr="00324397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организован</w:t>
            </w:r>
            <w:r w:rsidRPr="00EC298C">
              <w:rPr>
                <w:sz w:val="28"/>
                <w:szCs w:val="28"/>
              </w:rPr>
              <w:t xml:space="preserve"> разносторонн</w:t>
            </w:r>
            <w:r w:rsidR="008A00CD">
              <w:rPr>
                <w:sz w:val="28"/>
                <w:szCs w:val="28"/>
              </w:rPr>
              <w:t>ий и полноценный досуг молодё</w:t>
            </w:r>
            <w:r>
              <w:rPr>
                <w:sz w:val="28"/>
                <w:szCs w:val="28"/>
              </w:rPr>
              <w:t>жи.</w:t>
            </w:r>
          </w:p>
        </w:tc>
      </w:tr>
    </w:tbl>
    <w:p w:rsidR="008A00CD" w:rsidRDefault="008A00CD" w:rsidP="008A00CD">
      <w:pPr>
        <w:pStyle w:val="a3"/>
        <w:rPr>
          <w:b/>
          <w:bCs/>
          <w:sz w:val="28"/>
          <w:szCs w:val="28"/>
        </w:rPr>
      </w:pPr>
    </w:p>
    <w:p w:rsidR="004809B9" w:rsidRPr="00324397" w:rsidRDefault="008A00CD" w:rsidP="008A00CD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4809B9" w:rsidRPr="00324397">
        <w:rPr>
          <w:b/>
          <w:bCs/>
          <w:sz w:val="28"/>
          <w:szCs w:val="28"/>
        </w:rPr>
        <w:t xml:space="preserve">Характеристика текущего состояния сферы реализации муниципальной </w:t>
      </w:r>
      <w:r w:rsidR="0056476C">
        <w:rPr>
          <w:b/>
          <w:bCs/>
          <w:sz w:val="28"/>
          <w:szCs w:val="28"/>
        </w:rPr>
        <w:t>под</w:t>
      </w:r>
      <w:r w:rsidR="004809B9" w:rsidRPr="00324397">
        <w:rPr>
          <w:b/>
          <w:bCs/>
          <w:sz w:val="28"/>
          <w:szCs w:val="28"/>
        </w:rPr>
        <w:t>программы</w:t>
      </w:r>
    </w:p>
    <w:p w:rsidR="00EC298C" w:rsidRPr="00F10BE2" w:rsidRDefault="004E219E" w:rsidP="008A00C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</w:t>
      </w:r>
      <w:r w:rsidR="00EC298C" w:rsidRPr="00F10BE2">
        <w:rPr>
          <w:sz w:val="28"/>
          <w:szCs w:val="28"/>
        </w:rPr>
        <w:t>рограмма</w:t>
      </w:r>
      <w:r w:rsidR="00EC298C">
        <w:rPr>
          <w:sz w:val="28"/>
          <w:szCs w:val="28"/>
        </w:rPr>
        <w:t xml:space="preserve"> «</w:t>
      </w:r>
      <w:r w:rsidR="00AC3C1F" w:rsidRPr="0001407D">
        <w:rPr>
          <w:sz w:val="28"/>
          <w:szCs w:val="28"/>
        </w:rPr>
        <w:t>Развитие учреждений культурно-досугового типа</w:t>
      </w:r>
      <w:r>
        <w:rPr>
          <w:sz w:val="28"/>
          <w:szCs w:val="28"/>
        </w:rPr>
        <w:t>»</w:t>
      </w:r>
      <w:r w:rsidR="00EC298C" w:rsidRPr="00F10BE2">
        <w:rPr>
          <w:sz w:val="28"/>
          <w:szCs w:val="28"/>
        </w:rPr>
        <w:t xml:space="preserve">(далее - </w:t>
      </w:r>
      <w:r>
        <w:rPr>
          <w:sz w:val="28"/>
          <w:szCs w:val="28"/>
        </w:rPr>
        <w:t>подп</w:t>
      </w:r>
      <w:r w:rsidR="00EC298C" w:rsidRPr="00F10BE2">
        <w:rPr>
          <w:sz w:val="28"/>
          <w:szCs w:val="28"/>
        </w:rPr>
        <w:t xml:space="preserve">рограмма) разработана с целью выполнения мероприятий по </w:t>
      </w:r>
      <w:r w:rsidR="00AC3C1F">
        <w:rPr>
          <w:sz w:val="28"/>
          <w:szCs w:val="28"/>
        </w:rPr>
        <w:t xml:space="preserve">сохранению и развитию культурного потенциала </w:t>
      </w:r>
      <w:r w:rsidR="00EC298C" w:rsidRPr="00F10BE2">
        <w:rPr>
          <w:sz w:val="28"/>
          <w:szCs w:val="28"/>
        </w:rPr>
        <w:t xml:space="preserve">на территории </w:t>
      </w:r>
      <w:r w:rsidR="004A5D21">
        <w:rPr>
          <w:sz w:val="28"/>
          <w:szCs w:val="28"/>
        </w:rPr>
        <w:t xml:space="preserve">Красносельского </w:t>
      </w:r>
      <w:r w:rsidR="00EC298C" w:rsidRPr="00F10BE2">
        <w:rPr>
          <w:sz w:val="28"/>
          <w:szCs w:val="28"/>
        </w:rPr>
        <w:t>муницип</w:t>
      </w:r>
      <w:r>
        <w:rPr>
          <w:sz w:val="28"/>
          <w:szCs w:val="28"/>
        </w:rPr>
        <w:t xml:space="preserve">ального </w:t>
      </w:r>
      <w:r w:rsidR="00EC298C">
        <w:rPr>
          <w:sz w:val="28"/>
          <w:szCs w:val="28"/>
        </w:rPr>
        <w:t>района</w:t>
      </w:r>
      <w:r w:rsidR="00BB6466">
        <w:rPr>
          <w:sz w:val="28"/>
          <w:szCs w:val="28"/>
        </w:rPr>
        <w:t>Костромской области</w:t>
      </w:r>
      <w:r w:rsidR="00EC298C" w:rsidRPr="00F10BE2">
        <w:rPr>
          <w:sz w:val="28"/>
          <w:szCs w:val="28"/>
        </w:rPr>
        <w:t xml:space="preserve"> направлена на создание правовых, экономических и организационных условий для </w:t>
      </w:r>
      <w:r w:rsidR="00AC3C1F">
        <w:rPr>
          <w:sz w:val="28"/>
          <w:szCs w:val="28"/>
        </w:rPr>
        <w:t>эффективной деятельности в сфере культуры</w:t>
      </w:r>
      <w:r w:rsidR="00EC298C" w:rsidRPr="00F10BE2">
        <w:rPr>
          <w:sz w:val="28"/>
          <w:szCs w:val="28"/>
        </w:rPr>
        <w:t>.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82C36">
        <w:rPr>
          <w:sz w:val="28"/>
          <w:szCs w:val="28"/>
        </w:rPr>
        <w:t xml:space="preserve">еть учреждений культурно-досугового типа </w:t>
      </w:r>
      <w:r w:rsidR="00BB6466">
        <w:rPr>
          <w:sz w:val="28"/>
          <w:szCs w:val="28"/>
        </w:rPr>
        <w:t xml:space="preserve">Красносельского </w:t>
      </w:r>
      <w:r w:rsidR="00F11F5C">
        <w:rPr>
          <w:sz w:val="28"/>
          <w:szCs w:val="28"/>
        </w:rPr>
        <w:t>муниципального района представлена 1</w:t>
      </w:r>
      <w:r w:rsidR="00BB6466">
        <w:rPr>
          <w:sz w:val="28"/>
          <w:szCs w:val="28"/>
        </w:rPr>
        <w:t>7</w:t>
      </w:r>
      <w:r w:rsidR="00F11F5C">
        <w:rPr>
          <w:sz w:val="28"/>
          <w:szCs w:val="28"/>
        </w:rPr>
        <w:t xml:space="preserve"> учреждениями и является о</w:t>
      </w:r>
      <w:r w:rsidRPr="00A82C36">
        <w:rPr>
          <w:sz w:val="28"/>
          <w:szCs w:val="28"/>
        </w:rPr>
        <w:t xml:space="preserve">дним из основных механизмов обеспечения государственной культурной политики, направленной на сохранение и развитие традиционной народной культуры и нематериального культурного наследия </w:t>
      </w:r>
      <w:r>
        <w:rPr>
          <w:sz w:val="28"/>
          <w:szCs w:val="28"/>
        </w:rPr>
        <w:t>муниципального района</w:t>
      </w:r>
      <w:r w:rsidRPr="00A82C36">
        <w:rPr>
          <w:sz w:val="28"/>
          <w:szCs w:val="28"/>
        </w:rPr>
        <w:t>.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r w:rsidRPr="00A82C36">
        <w:rPr>
          <w:sz w:val="28"/>
          <w:szCs w:val="28"/>
        </w:rPr>
        <w:t xml:space="preserve">Учреждения культурно-досугового типа удовлетворяют широкий диапазон запросов и нужд населения в сфере культуры, способствуют полноценной реализации конституционных прав граждан на участие в культурной жизни и пользование учреждениями культуры, на доступ к культурным ценностям, вносят большой вклад в сохранение, развитие и популяризацию традиционной культуры, обеспечивают преемственность поколений в сохранении национальных </w:t>
      </w:r>
      <w:r w:rsidRPr="00A82C36">
        <w:rPr>
          <w:sz w:val="28"/>
          <w:szCs w:val="28"/>
        </w:rPr>
        <w:lastRenderedPageBreak/>
        <w:t>культурных традиций, несут большую просветительскую и воспитательную миссию.</w:t>
      </w:r>
    </w:p>
    <w:p w:rsidR="00AC3C1F" w:rsidRDefault="00AC3C1F" w:rsidP="008A00CD">
      <w:pPr>
        <w:ind w:firstLine="709"/>
        <w:jc w:val="both"/>
        <w:rPr>
          <w:sz w:val="28"/>
          <w:szCs w:val="28"/>
        </w:rPr>
      </w:pPr>
      <w:r w:rsidRPr="004819BB">
        <w:rPr>
          <w:sz w:val="28"/>
          <w:szCs w:val="28"/>
        </w:rPr>
        <w:t xml:space="preserve">По состоянию на 1 </w:t>
      </w:r>
      <w:r w:rsidR="004819BB" w:rsidRPr="004819BB">
        <w:rPr>
          <w:sz w:val="28"/>
          <w:szCs w:val="28"/>
        </w:rPr>
        <w:t>октября</w:t>
      </w:r>
      <w:r w:rsidRPr="004819BB">
        <w:rPr>
          <w:sz w:val="28"/>
          <w:szCs w:val="28"/>
        </w:rPr>
        <w:t xml:space="preserve"> 201</w:t>
      </w:r>
      <w:r w:rsidR="00342B25" w:rsidRPr="004819BB">
        <w:rPr>
          <w:sz w:val="28"/>
          <w:szCs w:val="28"/>
        </w:rPr>
        <w:t>8</w:t>
      </w:r>
      <w:r w:rsidRPr="004819BB">
        <w:rPr>
          <w:sz w:val="28"/>
          <w:szCs w:val="28"/>
        </w:rPr>
        <w:t xml:space="preserve"> года  количество клубных формирований  составляло  </w:t>
      </w:r>
      <w:r w:rsidR="004819BB" w:rsidRPr="004819BB">
        <w:rPr>
          <w:sz w:val="28"/>
          <w:szCs w:val="28"/>
        </w:rPr>
        <w:t>85</w:t>
      </w:r>
      <w:r w:rsidRPr="004819BB">
        <w:rPr>
          <w:sz w:val="28"/>
          <w:szCs w:val="28"/>
        </w:rPr>
        <w:t xml:space="preserve"> единиц, численность участников клубных формирований составляла </w:t>
      </w:r>
      <w:r w:rsidR="004819BB" w:rsidRPr="004819BB">
        <w:rPr>
          <w:sz w:val="28"/>
          <w:szCs w:val="28"/>
        </w:rPr>
        <w:t>786</w:t>
      </w:r>
      <w:r w:rsidRPr="004819BB">
        <w:rPr>
          <w:sz w:val="28"/>
          <w:szCs w:val="28"/>
        </w:rPr>
        <w:t xml:space="preserve"> человек</w:t>
      </w:r>
      <w:r w:rsidR="009935C1">
        <w:rPr>
          <w:sz w:val="28"/>
          <w:szCs w:val="28"/>
        </w:rPr>
        <w:t>, из них: дети</w:t>
      </w:r>
      <w:r w:rsidR="00266AAA">
        <w:rPr>
          <w:sz w:val="28"/>
          <w:szCs w:val="28"/>
        </w:rPr>
        <w:t xml:space="preserve"> и подростки</w:t>
      </w:r>
      <w:r w:rsidR="009935C1">
        <w:rPr>
          <w:sz w:val="28"/>
          <w:szCs w:val="28"/>
        </w:rPr>
        <w:t xml:space="preserve"> – 528 чел., </w:t>
      </w:r>
      <w:r w:rsidR="008A00CD">
        <w:rPr>
          <w:sz w:val="28"/>
          <w:szCs w:val="28"/>
        </w:rPr>
        <w:t>молодё</w:t>
      </w:r>
      <w:r w:rsidR="00266AAA">
        <w:rPr>
          <w:sz w:val="28"/>
          <w:szCs w:val="28"/>
        </w:rPr>
        <w:t>жь – 85 чел., взрослые – 112 чел., люди пенсионного возраста – 61 чел.</w:t>
      </w:r>
    </w:p>
    <w:p w:rsidR="00841D8C" w:rsidRDefault="00841D8C" w:rsidP="008A00CD">
      <w:pPr>
        <w:ind w:firstLine="709"/>
        <w:jc w:val="both"/>
        <w:rPr>
          <w:sz w:val="28"/>
          <w:szCs w:val="28"/>
          <w:shd w:val="clear" w:color="auto" w:fill="FFFFFF"/>
        </w:rPr>
      </w:pPr>
      <w:r w:rsidRPr="00886787">
        <w:rPr>
          <w:sz w:val="28"/>
          <w:szCs w:val="28"/>
          <w:shd w:val="clear" w:color="auto" w:fill="FFFFFF"/>
        </w:rPr>
        <w:t xml:space="preserve">Большинство зданий клубных учреждений построены в 60-70-х годов прошлого столетия и не соответствуют современным требованиям предоставления качественных услуг и нормативным требованиям санитарной и пожарной безопасности. </w:t>
      </w:r>
    </w:p>
    <w:p w:rsidR="00DC4687" w:rsidRPr="00841D8C" w:rsidRDefault="00841D8C" w:rsidP="008A00CD">
      <w:pPr>
        <w:ind w:firstLine="709"/>
        <w:jc w:val="both"/>
        <w:rPr>
          <w:sz w:val="28"/>
          <w:szCs w:val="28"/>
          <w:shd w:val="clear" w:color="auto" w:fill="FFFFFF"/>
        </w:rPr>
      </w:pPr>
      <w:r w:rsidRPr="00781834">
        <w:rPr>
          <w:sz w:val="28"/>
          <w:szCs w:val="28"/>
          <w:shd w:val="clear" w:color="auto" w:fill="FFFFFF"/>
        </w:rPr>
        <w:t>Ежегодно во всех СДК проводятся косметические ремонты, но большинству клубо</w:t>
      </w:r>
      <w:r w:rsidR="00E81FE2">
        <w:rPr>
          <w:sz w:val="28"/>
          <w:szCs w:val="28"/>
          <w:shd w:val="clear" w:color="auto" w:fill="FFFFFF"/>
        </w:rPr>
        <w:t>в требуется капремонт. Также в 4</w:t>
      </w:r>
      <w:r w:rsidRPr="00781834">
        <w:rPr>
          <w:sz w:val="28"/>
          <w:szCs w:val="28"/>
          <w:shd w:val="clear" w:color="auto" w:fill="FFFFFF"/>
        </w:rPr>
        <w:t xml:space="preserve"> клубах из 17 до сих пор используется печное отопле</w:t>
      </w:r>
      <w:r w:rsidR="00E81FE2">
        <w:rPr>
          <w:sz w:val="28"/>
          <w:szCs w:val="28"/>
          <w:shd w:val="clear" w:color="auto" w:fill="FFFFFF"/>
        </w:rPr>
        <w:t>ние и угольные котельные (</w:t>
      </w:r>
      <w:r w:rsidRPr="00781834">
        <w:rPr>
          <w:sz w:val="28"/>
          <w:szCs w:val="28"/>
          <w:shd w:val="clear" w:color="auto" w:fill="FFFFFF"/>
        </w:rPr>
        <w:t>Захаровский, Густомес</w:t>
      </w:r>
      <w:r w:rsidR="008A00CD">
        <w:rPr>
          <w:sz w:val="28"/>
          <w:szCs w:val="28"/>
          <w:shd w:val="clear" w:color="auto" w:fill="FFFFFF"/>
        </w:rPr>
        <w:t>овский, Сидоровский,</w:t>
      </w:r>
      <w:r w:rsidR="00E81FE2">
        <w:rPr>
          <w:sz w:val="28"/>
          <w:szCs w:val="28"/>
          <w:shd w:val="clear" w:color="auto" w:fill="FFFFFF"/>
        </w:rPr>
        <w:t>Светочегорский</w:t>
      </w:r>
      <w:r w:rsidRPr="00781834">
        <w:rPr>
          <w:sz w:val="28"/>
          <w:szCs w:val="28"/>
          <w:shd w:val="clear" w:color="auto" w:fill="FFFFFF"/>
        </w:rPr>
        <w:t>).</w:t>
      </w:r>
    </w:p>
    <w:p w:rsidR="004819BB" w:rsidRDefault="00AC3C1F" w:rsidP="008A00CD">
      <w:pPr>
        <w:ind w:firstLine="709"/>
        <w:jc w:val="both"/>
        <w:rPr>
          <w:sz w:val="28"/>
          <w:szCs w:val="28"/>
        </w:rPr>
      </w:pPr>
      <w:r w:rsidRPr="009502E4">
        <w:rPr>
          <w:sz w:val="28"/>
          <w:szCs w:val="28"/>
        </w:rPr>
        <w:t>Наиболее яркой и привлекательной формой проявления народного творчества являются фестивали и праздники народного творчества. Традиционными фестивалями</w:t>
      </w:r>
      <w:r w:rsidR="004819BB" w:rsidRPr="009502E4">
        <w:rPr>
          <w:sz w:val="28"/>
          <w:szCs w:val="28"/>
        </w:rPr>
        <w:t xml:space="preserve"> и праздниками</w:t>
      </w:r>
      <w:r w:rsidRPr="009502E4">
        <w:rPr>
          <w:sz w:val="28"/>
          <w:szCs w:val="28"/>
        </w:rPr>
        <w:t xml:space="preserve"> для муниципального района являются: </w:t>
      </w:r>
      <w:r w:rsidR="009502E4" w:rsidRPr="009502E4">
        <w:rPr>
          <w:sz w:val="28"/>
          <w:szCs w:val="28"/>
        </w:rPr>
        <w:t xml:space="preserve">фестиваль «Дачный театр», </w:t>
      </w:r>
      <w:r w:rsidR="004819BB" w:rsidRPr="009502E4">
        <w:rPr>
          <w:sz w:val="28"/>
          <w:szCs w:val="28"/>
        </w:rPr>
        <w:t>районный смотр-конкурс «Красносельские узоры»</w:t>
      </w:r>
      <w:r w:rsidR="009502E4" w:rsidRPr="009502E4">
        <w:rPr>
          <w:sz w:val="28"/>
          <w:szCs w:val="28"/>
        </w:rPr>
        <w:t xml:space="preserve"> и др.</w:t>
      </w:r>
    </w:p>
    <w:p w:rsidR="00841D8C" w:rsidRDefault="00841D8C" w:rsidP="008A00CD">
      <w:pPr>
        <w:ind w:firstLine="709"/>
        <w:jc w:val="both"/>
        <w:rPr>
          <w:sz w:val="28"/>
          <w:szCs w:val="28"/>
          <w:shd w:val="clear" w:color="auto" w:fill="FFFFFF"/>
        </w:rPr>
      </w:pPr>
      <w:r w:rsidRPr="00781834">
        <w:rPr>
          <w:sz w:val="28"/>
          <w:szCs w:val="28"/>
          <w:shd w:val="clear" w:color="auto" w:fill="FFFFFF"/>
        </w:rPr>
        <w:t xml:space="preserve">В культурно-досуговых учреждениях Красносельского </w:t>
      </w:r>
      <w:r w:rsidR="008A00CD">
        <w:rPr>
          <w:sz w:val="28"/>
          <w:szCs w:val="28"/>
          <w:shd w:val="clear" w:color="auto" w:fill="FFFFFF"/>
        </w:rPr>
        <w:t>района работают 42 человека, 29</w:t>
      </w:r>
      <w:r w:rsidRPr="00781834">
        <w:rPr>
          <w:sz w:val="28"/>
          <w:szCs w:val="28"/>
          <w:shd w:val="clear" w:color="auto" w:fill="FFFFFF"/>
        </w:rPr>
        <w:t xml:space="preserve">% (12 человек) из которых имеют специальное профессиональное образование. Из общего числа </w:t>
      </w:r>
      <w:r w:rsidR="008A00CD">
        <w:rPr>
          <w:sz w:val="28"/>
          <w:szCs w:val="28"/>
          <w:shd w:val="clear" w:color="auto" w:fill="FFFFFF"/>
        </w:rPr>
        <w:t>работников данной сферы лишь 14</w:t>
      </w:r>
      <w:r w:rsidRPr="00781834">
        <w:rPr>
          <w:sz w:val="28"/>
          <w:szCs w:val="28"/>
          <w:shd w:val="clear" w:color="auto" w:fill="FFFFFF"/>
        </w:rPr>
        <w:t>% (6 человек) сос</w:t>
      </w:r>
      <w:r w:rsidR="008A00CD">
        <w:rPr>
          <w:sz w:val="28"/>
          <w:szCs w:val="28"/>
          <w:shd w:val="clear" w:color="auto" w:fill="FFFFFF"/>
        </w:rPr>
        <w:t>тавляют молодые специалисты, 69</w:t>
      </w:r>
      <w:r w:rsidRPr="00781834">
        <w:rPr>
          <w:sz w:val="28"/>
          <w:szCs w:val="28"/>
          <w:shd w:val="clear" w:color="auto" w:fill="FFFFFF"/>
        </w:rPr>
        <w:t>% работников (29 человек) — это люди</w:t>
      </w:r>
      <w:r w:rsidR="008A00CD">
        <w:rPr>
          <w:sz w:val="28"/>
          <w:szCs w:val="28"/>
          <w:shd w:val="clear" w:color="auto" w:fill="FFFFFF"/>
        </w:rPr>
        <w:t xml:space="preserve"> в возрасте от 30 до 55 лет, 17</w:t>
      </w:r>
      <w:r w:rsidRPr="00781834">
        <w:rPr>
          <w:sz w:val="28"/>
          <w:szCs w:val="28"/>
          <w:shd w:val="clear" w:color="auto" w:fill="FFFFFF"/>
        </w:rPr>
        <w:t xml:space="preserve">% (7 человек) </w:t>
      </w:r>
      <w:r w:rsidRPr="00781834">
        <w:rPr>
          <w:sz w:val="28"/>
          <w:szCs w:val="28"/>
          <w:shd w:val="clear" w:color="auto" w:fill="FFFFFF"/>
        </w:rPr>
        <w:sym w:font="Symbol" w:char="F02D"/>
      </w:r>
      <w:r w:rsidRPr="00781834">
        <w:rPr>
          <w:sz w:val="28"/>
          <w:szCs w:val="28"/>
          <w:shd w:val="clear" w:color="auto" w:fill="FFFFFF"/>
        </w:rPr>
        <w:t xml:space="preserve"> пенсионного возраста.</w:t>
      </w:r>
      <w:r w:rsidRPr="00886787">
        <w:rPr>
          <w:sz w:val="28"/>
          <w:szCs w:val="28"/>
          <w:shd w:val="clear" w:color="auto" w:fill="FFFFFF"/>
        </w:rPr>
        <w:t xml:space="preserve"> Катастрофически не хватает активных молодых специалистов с современным, креативным мышлением. Выпускники профильных учебных заведений не идут работать в сельские учреждения культуры из-за низкого качества жизни сельских территорий, отсутствия государственной поддержки в вопросах приобретения жилья. </w:t>
      </w:r>
    </w:p>
    <w:p w:rsidR="00C13597" w:rsidRPr="00565809" w:rsidRDefault="00565809" w:rsidP="008A00CD">
      <w:pPr>
        <w:ind w:firstLine="709"/>
        <w:jc w:val="both"/>
        <w:rPr>
          <w:sz w:val="28"/>
          <w:szCs w:val="28"/>
        </w:rPr>
      </w:pPr>
      <w:r w:rsidRPr="00565809">
        <w:rPr>
          <w:sz w:val="28"/>
          <w:szCs w:val="28"/>
        </w:rPr>
        <w:t>На протяжении нескольких</w:t>
      </w:r>
      <w:r w:rsidR="00BF2684" w:rsidRPr="00565809">
        <w:rPr>
          <w:sz w:val="28"/>
          <w:szCs w:val="28"/>
        </w:rPr>
        <w:t>лет</w:t>
      </w:r>
      <w:r w:rsidR="00BF2684">
        <w:rPr>
          <w:sz w:val="28"/>
          <w:szCs w:val="28"/>
        </w:rPr>
        <w:t xml:space="preserve">, для повышения профессионального уровня  работников отрасли культуры, </w:t>
      </w:r>
      <w:r w:rsidRPr="00565809">
        <w:rPr>
          <w:sz w:val="28"/>
          <w:szCs w:val="28"/>
        </w:rPr>
        <w:t>среди культурно-досуговых учреждений Костромской области проводится конкурс лучших практик работы по организации отдыха и занятости детей по итогам летнего сезона. Программы летних практик, разработанные заведующими сел</w:t>
      </w:r>
      <w:r w:rsidR="008A00CD">
        <w:rPr>
          <w:sz w:val="28"/>
          <w:szCs w:val="28"/>
        </w:rPr>
        <w:t xml:space="preserve">ьских клубов и Домов культуры </w:t>
      </w:r>
      <w:r w:rsidR="00BF2684">
        <w:rPr>
          <w:sz w:val="28"/>
          <w:szCs w:val="28"/>
        </w:rPr>
        <w:t xml:space="preserve">Красносльского района </w:t>
      </w:r>
      <w:r w:rsidRPr="00565809">
        <w:rPr>
          <w:sz w:val="28"/>
          <w:szCs w:val="28"/>
        </w:rPr>
        <w:t>по результатам данного конкурса ежегодно занимают призовые места. Так, в 2016 г. заведующая Сухарским СДК стала лауреатом 3 степени, а в 2017 г. заведующая Гридинским СДК стала лауреатом 2 степени. В 2018 г. на данный конкурс заявлены 3 программы: Веселовского СДК, Никифоровского СК и Сухарского СДК. Начиная с 2019 г. на конкурс лучших летних практик будут заявлены программы всех СДК, на базе которых проводится РВО.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r w:rsidRPr="00A82C36">
        <w:rPr>
          <w:sz w:val="28"/>
          <w:szCs w:val="28"/>
        </w:rPr>
        <w:t>В настоящее время в данном секторе культу</w:t>
      </w:r>
      <w:r w:rsidR="003932E6">
        <w:rPr>
          <w:sz w:val="28"/>
          <w:szCs w:val="28"/>
        </w:rPr>
        <w:t>ры наблюдается ряд проблем</w:t>
      </w:r>
      <w:r w:rsidRPr="008A792E">
        <w:rPr>
          <w:sz w:val="28"/>
          <w:szCs w:val="28"/>
        </w:rPr>
        <w:t>:</w:t>
      </w:r>
    </w:p>
    <w:p w:rsidR="00AC3C1F" w:rsidRPr="00A82C36" w:rsidRDefault="003932E6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C3C1F">
        <w:rPr>
          <w:sz w:val="28"/>
          <w:szCs w:val="28"/>
        </w:rPr>
        <w:t xml:space="preserve">) </w:t>
      </w:r>
      <w:r w:rsidR="00AC3C1F" w:rsidRPr="00A82C36">
        <w:rPr>
          <w:sz w:val="28"/>
          <w:szCs w:val="28"/>
        </w:rPr>
        <w:t>ухудшение материально-технического оснащения</w:t>
      </w:r>
      <w:r w:rsidR="00AC3C1F">
        <w:rPr>
          <w:sz w:val="28"/>
          <w:szCs w:val="28"/>
        </w:rPr>
        <w:t xml:space="preserve"> и, как следствие, </w:t>
      </w:r>
      <w:r w:rsidR="00AC3C1F" w:rsidRPr="00A82C36">
        <w:rPr>
          <w:sz w:val="28"/>
          <w:szCs w:val="28"/>
        </w:rPr>
        <w:t>устаревание применяемых технологий и форм работы;</w:t>
      </w:r>
    </w:p>
    <w:p w:rsidR="00AC3C1F" w:rsidRPr="00A82C36" w:rsidRDefault="003932E6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C3C1F">
        <w:rPr>
          <w:sz w:val="28"/>
          <w:szCs w:val="28"/>
        </w:rPr>
        <w:t>) «</w:t>
      </w:r>
      <w:r w:rsidR="00AC3C1F" w:rsidRPr="00A82C36">
        <w:rPr>
          <w:sz w:val="28"/>
          <w:szCs w:val="28"/>
        </w:rPr>
        <w:t>старение</w:t>
      </w:r>
      <w:r w:rsidR="00AC3C1F">
        <w:rPr>
          <w:sz w:val="28"/>
          <w:szCs w:val="28"/>
        </w:rPr>
        <w:t>» кадров и нехватка средств для осуществления программы повышения квалификации сотрудников</w:t>
      </w:r>
      <w:r w:rsidR="00AC3C1F" w:rsidRPr="00A82C36">
        <w:rPr>
          <w:sz w:val="28"/>
          <w:szCs w:val="28"/>
        </w:rPr>
        <w:t>;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r w:rsidRPr="00A82C36">
        <w:rPr>
          <w:sz w:val="28"/>
          <w:szCs w:val="28"/>
        </w:rPr>
        <w:t>Для решения указанных проблем в первую очередь необходимо: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A82C36">
        <w:rPr>
          <w:sz w:val="28"/>
          <w:szCs w:val="28"/>
        </w:rPr>
        <w:t>обеспечить повышение уровня оплаты труда работников культурно-</w:t>
      </w:r>
      <w:r w:rsidRPr="00A82C36">
        <w:rPr>
          <w:sz w:val="28"/>
          <w:szCs w:val="28"/>
        </w:rPr>
        <w:lastRenderedPageBreak/>
        <w:t>досуговой сферы;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A82C36">
        <w:rPr>
          <w:sz w:val="28"/>
          <w:szCs w:val="28"/>
        </w:rPr>
        <w:t>оказать адресную поддержку развитию инновационных процессов в деятельности сельских учреждений культурно-досугового типа;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A82C36">
        <w:rPr>
          <w:sz w:val="28"/>
          <w:szCs w:val="28"/>
        </w:rPr>
        <w:t xml:space="preserve">продолжить работу по поддержке традиционных </w:t>
      </w:r>
      <w:r>
        <w:rPr>
          <w:sz w:val="28"/>
          <w:szCs w:val="28"/>
        </w:rPr>
        <w:t>муниципальных</w:t>
      </w:r>
      <w:r w:rsidRPr="00A82C36">
        <w:rPr>
          <w:sz w:val="28"/>
          <w:szCs w:val="28"/>
        </w:rPr>
        <w:t xml:space="preserve"> и новаторских творческих проектов, в том числе фестивальных и конкурсных, направленных на поддержку и популяризацию народной культуры и нематериального культурного наследия.</w:t>
      </w:r>
    </w:p>
    <w:p w:rsidR="00F11F5C" w:rsidRDefault="00F11F5C" w:rsidP="008A00CD">
      <w:pPr>
        <w:suppressAutoHyphens/>
        <w:ind w:firstLine="709"/>
        <w:jc w:val="both"/>
        <w:rPr>
          <w:sz w:val="28"/>
          <w:szCs w:val="28"/>
        </w:rPr>
      </w:pPr>
      <w:r w:rsidRPr="000215B9">
        <w:rPr>
          <w:sz w:val="28"/>
          <w:szCs w:val="28"/>
        </w:rPr>
        <w:t xml:space="preserve">С целью организации занятости </w:t>
      </w:r>
      <w:r w:rsidR="007C28B7" w:rsidRPr="000215B9">
        <w:rPr>
          <w:sz w:val="28"/>
          <w:szCs w:val="28"/>
        </w:rPr>
        <w:t>населения создание условий для развития традиционного художественного творчества, участие в возрождении и сохранении народной культуры</w:t>
      </w:r>
      <w:r w:rsidRPr="000215B9">
        <w:rPr>
          <w:sz w:val="28"/>
          <w:szCs w:val="28"/>
        </w:rPr>
        <w:t xml:space="preserve"> на территории муниципального района действует муниципальное </w:t>
      </w:r>
      <w:r w:rsidR="008A00CD">
        <w:rPr>
          <w:sz w:val="28"/>
          <w:szCs w:val="28"/>
        </w:rPr>
        <w:t>бюджетное</w:t>
      </w:r>
      <w:r w:rsidRPr="000215B9">
        <w:rPr>
          <w:sz w:val="28"/>
          <w:szCs w:val="28"/>
        </w:rPr>
        <w:t>учреждение</w:t>
      </w:r>
      <w:r w:rsidR="00BB6466" w:rsidRPr="000215B9">
        <w:rPr>
          <w:sz w:val="28"/>
          <w:szCs w:val="28"/>
        </w:rPr>
        <w:t xml:space="preserve"> культуры</w:t>
      </w:r>
      <w:r w:rsidRPr="000215B9">
        <w:rPr>
          <w:sz w:val="28"/>
          <w:szCs w:val="28"/>
        </w:rPr>
        <w:t xml:space="preserve"> «</w:t>
      </w:r>
      <w:r w:rsidR="00BB6466" w:rsidRPr="000215B9">
        <w:rPr>
          <w:sz w:val="28"/>
          <w:szCs w:val="28"/>
        </w:rPr>
        <w:t>Культурно-досуговый центр</w:t>
      </w:r>
      <w:r w:rsidRPr="000215B9">
        <w:rPr>
          <w:sz w:val="28"/>
          <w:szCs w:val="28"/>
        </w:rPr>
        <w:t xml:space="preserve">». </w:t>
      </w:r>
    </w:p>
    <w:p w:rsidR="000215B9" w:rsidRPr="000215B9" w:rsidRDefault="000215B9" w:rsidP="00F11F5C">
      <w:pPr>
        <w:suppressAutoHyphens/>
        <w:ind w:firstLine="708"/>
        <w:jc w:val="both"/>
        <w:rPr>
          <w:sz w:val="28"/>
          <w:szCs w:val="28"/>
        </w:rPr>
      </w:pPr>
    </w:p>
    <w:p w:rsidR="004809B9" w:rsidRDefault="008A00CD" w:rsidP="008A00CD">
      <w:pPr>
        <w:pStyle w:val="ab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4809B9" w:rsidRPr="00324397">
        <w:rPr>
          <w:b/>
          <w:bCs/>
          <w:sz w:val="28"/>
          <w:szCs w:val="28"/>
        </w:rPr>
        <w:t xml:space="preserve">Основные цели  и задачи реализации </w:t>
      </w:r>
      <w:r w:rsidR="008E56DF">
        <w:rPr>
          <w:b/>
          <w:bCs/>
          <w:sz w:val="28"/>
          <w:szCs w:val="28"/>
        </w:rPr>
        <w:t>под</w:t>
      </w:r>
      <w:r w:rsidR="004809B9" w:rsidRPr="00324397">
        <w:rPr>
          <w:b/>
          <w:bCs/>
          <w:sz w:val="28"/>
          <w:szCs w:val="28"/>
        </w:rPr>
        <w:t>программы</w:t>
      </w:r>
      <w:r w:rsidR="00341460">
        <w:rPr>
          <w:b/>
          <w:bCs/>
          <w:sz w:val="28"/>
          <w:szCs w:val="28"/>
        </w:rPr>
        <w:t>:</w:t>
      </w:r>
    </w:p>
    <w:p w:rsidR="00A40AEB" w:rsidRDefault="00A40AEB" w:rsidP="008A00CD">
      <w:pPr>
        <w:pStyle w:val="ab"/>
        <w:ind w:left="0"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Цель подпрограммы:</w:t>
      </w:r>
    </w:p>
    <w:p w:rsidR="00A40AEB" w:rsidRDefault="00A40AEB" w:rsidP="008A00CD">
      <w:pPr>
        <w:pStyle w:val="ab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</w:t>
      </w:r>
      <w:r w:rsidRPr="006216D1">
        <w:rPr>
          <w:sz w:val="28"/>
          <w:szCs w:val="28"/>
          <w:shd w:val="clear" w:color="auto" w:fill="FFFFFF"/>
        </w:rPr>
        <w:t xml:space="preserve">оздание условий </w:t>
      </w:r>
      <w:r>
        <w:rPr>
          <w:sz w:val="28"/>
          <w:szCs w:val="28"/>
          <w:shd w:val="clear" w:color="auto" w:fill="FFFFFF"/>
        </w:rPr>
        <w:t xml:space="preserve">для </w:t>
      </w:r>
      <w:r w:rsidRPr="006216D1">
        <w:rPr>
          <w:sz w:val="28"/>
          <w:szCs w:val="28"/>
          <w:shd w:val="clear" w:color="auto" w:fill="FFFFFF"/>
        </w:rPr>
        <w:t xml:space="preserve">эффективной </w:t>
      </w:r>
      <w:r>
        <w:rPr>
          <w:sz w:val="28"/>
          <w:szCs w:val="28"/>
          <w:shd w:val="clear" w:color="auto" w:fill="FFFFFF"/>
        </w:rPr>
        <w:t>деятельности учреждений культурно-досугового типа.</w:t>
      </w:r>
    </w:p>
    <w:p w:rsidR="00A40AEB" w:rsidRDefault="00A40AEB" w:rsidP="008A00CD">
      <w:pPr>
        <w:pStyle w:val="ab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Задачи подпрограммы:</w:t>
      </w:r>
    </w:p>
    <w:p w:rsidR="00A40AEB" w:rsidRPr="00C93806" w:rsidRDefault="00A40AEB" w:rsidP="008A00C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EC298C">
        <w:rPr>
          <w:sz w:val="28"/>
          <w:szCs w:val="28"/>
        </w:rPr>
        <w:t>-</w:t>
      </w:r>
      <w:r w:rsidRPr="00C93806">
        <w:rPr>
          <w:sz w:val="28"/>
          <w:szCs w:val="28"/>
        </w:rPr>
        <w:t>повышение качества предоставления услуг в области культуры;</w:t>
      </w:r>
    </w:p>
    <w:p w:rsidR="00A40AEB" w:rsidRPr="00C93806" w:rsidRDefault="00A40AEB" w:rsidP="008A00CD">
      <w:pPr>
        <w:ind w:firstLine="709"/>
        <w:jc w:val="both"/>
        <w:rPr>
          <w:sz w:val="28"/>
          <w:szCs w:val="28"/>
        </w:rPr>
      </w:pPr>
      <w:r w:rsidRPr="00C93806">
        <w:rPr>
          <w:sz w:val="28"/>
          <w:szCs w:val="28"/>
        </w:rPr>
        <w:t>- создание условий для успешной социализации и эффективн</w:t>
      </w:r>
      <w:r w:rsidR="008A00CD">
        <w:rPr>
          <w:sz w:val="28"/>
          <w:szCs w:val="28"/>
        </w:rPr>
        <w:t>ой самореализации детей и молодёжи;</w:t>
      </w:r>
    </w:p>
    <w:p w:rsidR="007038EF" w:rsidRDefault="00A40AEB" w:rsidP="008A00CD">
      <w:pPr>
        <w:ind w:firstLine="709"/>
        <w:jc w:val="both"/>
        <w:rPr>
          <w:sz w:val="28"/>
          <w:szCs w:val="28"/>
        </w:rPr>
      </w:pPr>
      <w:r w:rsidRPr="00C93806">
        <w:rPr>
          <w:sz w:val="28"/>
          <w:szCs w:val="28"/>
        </w:rPr>
        <w:t xml:space="preserve">- создание условий для развития традиционного художественного творчества, </w:t>
      </w:r>
    </w:p>
    <w:p w:rsidR="00A40AEB" w:rsidRPr="00C93806" w:rsidRDefault="008A00CD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40AEB" w:rsidRPr="00C93806">
        <w:rPr>
          <w:sz w:val="28"/>
          <w:szCs w:val="28"/>
        </w:rPr>
        <w:t>участие в возрождении и сохранении народной культуры;</w:t>
      </w:r>
    </w:p>
    <w:p w:rsidR="00A40AEB" w:rsidRPr="00C93806" w:rsidRDefault="00A40AEB" w:rsidP="008A00CD">
      <w:pPr>
        <w:ind w:firstLine="709"/>
        <w:jc w:val="both"/>
        <w:rPr>
          <w:sz w:val="28"/>
          <w:szCs w:val="28"/>
        </w:rPr>
      </w:pPr>
      <w:r w:rsidRPr="00C93806">
        <w:rPr>
          <w:sz w:val="28"/>
          <w:szCs w:val="28"/>
        </w:rPr>
        <w:t>- внедрение инновационных форм культурно-досуговой и просветительской деятельности;</w:t>
      </w:r>
    </w:p>
    <w:p w:rsidR="00A40AEB" w:rsidRPr="00C93806" w:rsidRDefault="00A40AEB" w:rsidP="008A00CD">
      <w:pPr>
        <w:ind w:firstLine="709"/>
        <w:jc w:val="both"/>
        <w:rPr>
          <w:sz w:val="28"/>
          <w:szCs w:val="28"/>
        </w:rPr>
      </w:pPr>
      <w:r w:rsidRPr="00C93806">
        <w:rPr>
          <w:sz w:val="28"/>
          <w:szCs w:val="28"/>
        </w:rPr>
        <w:t>- внедрение передовых информационных технологий и форм в процессы деятельности учреждений культуры и информационно-методического обеспечения развития сферы культуры;</w:t>
      </w:r>
    </w:p>
    <w:p w:rsidR="00A40AEB" w:rsidRPr="00C93806" w:rsidRDefault="00A40AEB" w:rsidP="008A00CD">
      <w:pPr>
        <w:ind w:firstLine="709"/>
        <w:jc w:val="both"/>
        <w:rPr>
          <w:sz w:val="28"/>
          <w:szCs w:val="28"/>
        </w:rPr>
      </w:pPr>
      <w:r w:rsidRPr="00C93806">
        <w:rPr>
          <w:sz w:val="28"/>
          <w:szCs w:val="28"/>
        </w:rPr>
        <w:t>- поддержка творческих инициатив населения в сфере культуры;</w:t>
      </w:r>
    </w:p>
    <w:p w:rsidR="00A40AEB" w:rsidRPr="00C93806" w:rsidRDefault="00A40AEB" w:rsidP="008A00CD">
      <w:pPr>
        <w:ind w:firstLine="709"/>
        <w:jc w:val="both"/>
        <w:rPr>
          <w:sz w:val="28"/>
          <w:szCs w:val="28"/>
        </w:rPr>
      </w:pPr>
      <w:r w:rsidRPr="00C93806">
        <w:rPr>
          <w:sz w:val="28"/>
          <w:szCs w:val="28"/>
        </w:rPr>
        <w:t>-  создание в районе условий для воспитания гражданственности и патриотизма, духовных и нравственных ценностей;</w:t>
      </w:r>
    </w:p>
    <w:p w:rsidR="00F911E3" w:rsidRDefault="00A40AEB" w:rsidP="008A00CD">
      <w:pPr>
        <w:pStyle w:val="ab"/>
        <w:ind w:left="0" w:firstLine="709"/>
        <w:rPr>
          <w:sz w:val="28"/>
          <w:szCs w:val="28"/>
        </w:rPr>
      </w:pPr>
      <w:r w:rsidRPr="00C93806">
        <w:rPr>
          <w:sz w:val="28"/>
          <w:szCs w:val="28"/>
        </w:rPr>
        <w:t>-   укрепление и развитие материально-технической базы, обновление и модерниз</w:t>
      </w:r>
      <w:r>
        <w:rPr>
          <w:sz w:val="28"/>
          <w:szCs w:val="28"/>
        </w:rPr>
        <w:t>ация специального оборудования</w:t>
      </w:r>
      <w:bookmarkEnd w:id="0"/>
      <w:r w:rsidR="009502E4">
        <w:rPr>
          <w:sz w:val="28"/>
          <w:szCs w:val="28"/>
        </w:rPr>
        <w:t>.</w:t>
      </w:r>
    </w:p>
    <w:p w:rsidR="000215B9" w:rsidRDefault="000215B9" w:rsidP="009502E4">
      <w:pPr>
        <w:pStyle w:val="ab"/>
        <w:ind w:left="0"/>
        <w:rPr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E81FE2" w:rsidRDefault="00E81FE2" w:rsidP="008A00CD">
      <w:pPr>
        <w:jc w:val="center"/>
        <w:outlineLvl w:val="2"/>
        <w:rPr>
          <w:b/>
          <w:bCs/>
          <w:sz w:val="28"/>
          <w:szCs w:val="28"/>
        </w:rPr>
        <w:sectPr w:rsidR="00E81FE2" w:rsidSect="00341460">
          <w:pgSz w:w="11906" w:h="16838"/>
          <w:pgMar w:top="851" w:right="850" w:bottom="1135" w:left="993" w:header="708" w:footer="708" w:gutter="0"/>
          <w:cols w:space="708"/>
          <w:docGrid w:linePitch="360"/>
        </w:sectPr>
      </w:pPr>
    </w:p>
    <w:p w:rsidR="008A00CD" w:rsidRDefault="008A00CD" w:rsidP="009712B3">
      <w:pPr>
        <w:outlineLvl w:val="2"/>
        <w:rPr>
          <w:b/>
          <w:bCs/>
          <w:sz w:val="28"/>
          <w:szCs w:val="28"/>
        </w:rPr>
      </w:pPr>
    </w:p>
    <w:p w:rsidR="003F06B0" w:rsidRPr="000F3916" w:rsidRDefault="008A00CD" w:rsidP="008A00CD">
      <w:pPr>
        <w:jc w:val="center"/>
        <w:outlineLvl w:val="2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8863F2" w:rsidRPr="00324397">
        <w:rPr>
          <w:b/>
          <w:bCs/>
          <w:sz w:val="28"/>
          <w:szCs w:val="28"/>
        </w:rPr>
        <w:t xml:space="preserve">Перечень целевых индикаторов и показателей муниципальной </w:t>
      </w:r>
      <w:r w:rsidR="008863F2">
        <w:rPr>
          <w:b/>
          <w:bCs/>
          <w:sz w:val="28"/>
          <w:szCs w:val="28"/>
        </w:rPr>
        <w:t>под</w:t>
      </w:r>
      <w:r w:rsidR="008863F2" w:rsidRPr="00324397">
        <w:rPr>
          <w:b/>
          <w:bCs/>
          <w:sz w:val="28"/>
          <w:szCs w:val="28"/>
        </w:rPr>
        <w:t>программы</w:t>
      </w:r>
      <w:r w:rsidR="003F06B0" w:rsidRPr="0001407D">
        <w:rPr>
          <w:b/>
          <w:sz w:val="28"/>
          <w:szCs w:val="28"/>
        </w:rPr>
        <w:t>«Развитие учреждений культурно-досугового типа»</w:t>
      </w:r>
      <w:r w:rsidR="003F06B0">
        <w:rPr>
          <w:b/>
          <w:sz w:val="28"/>
          <w:szCs w:val="28"/>
        </w:rPr>
        <w:t>на территории Красно</w:t>
      </w:r>
      <w:r w:rsidR="000F3916">
        <w:rPr>
          <w:b/>
          <w:sz w:val="28"/>
          <w:szCs w:val="28"/>
        </w:rPr>
        <w:t>сельского муниципального района</w:t>
      </w:r>
    </w:p>
    <w:p w:rsidR="008863F2" w:rsidRPr="00324397" w:rsidRDefault="008863F2" w:rsidP="003F06B0">
      <w:pPr>
        <w:jc w:val="both"/>
        <w:rPr>
          <w:b/>
          <w:bCs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552"/>
        <w:gridCol w:w="1417"/>
        <w:gridCol w:w="1560"/>
        <w:gridCol w:w="1701"/>
        <w:gridCol w:w="1559"/>
        <w:gridCol w:w="1701"/>
        <w:gridCol w:w="1701"/>
        <w:gridCol w:w="1701"/>
      </w:tblGrid>
      <w:tr w:rsidR="00F148DB" w:rsidRPr="004A0261" w:rsidTr="008A00CD">
        <w:tc>
          <w:tcPr>
            <w:tcW w:w="567" w:type="dxa"/>
            <w:vMerge w:val="restart"/>
            <w:vAlign w:val="center"/>
          </w:tcPr>
          <w:p w:rsidR="00F148DB" w:rsidRPr="004A0261" w:rsidRDefault="00F148DB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№</w:t>
            </w:r>
            <w:r w:rsidR="008A00CD" w:rsidRPr="004A0261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552" w:type="dxa"/>
            <w:vMerge w:val="restart"/>
            <w:vAlign w:val="center"/>
          </w:tcPr>
          <w:p w:rsidR="00F148DB" w:rsidRPr="004A0261" w:rsidRDefault="00F148DB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  <w:vAlign w:val="center"/>
          </w:tcPr>
          <w:p w:rsidR="00F148DB" w:rsidRPr="004A0261" w:rsidRDefault="00F148DB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9923" w:type="dxa"/>
            <w:gridSpan w:val="6"/>
            <w:vAlign w:val="center"/>
          </w:tcPr>
          <w:p w:rsidR="00F148DB" w:rsidRPr="004A0261" w:rsidRDefault="00F148DB" w:rsidP="008A00CD">
            <w:pPr>
              <w:ind w:right="34"/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Значения показателей эффективности</w:t>
            </w:r>
          </w:p>
        </w:tc>
      </w:tr>
      <w:tr w:rsidR="004118DF" w:rsidRPr="004A0261" w:rsidTr="004118DF">
        <w:trPr>
          <w:trHeight w:val="1076"/>
        </w:trPr>
        <w:tc>
          <w:tcPr>
            <w:tcW w:w="567" w:type="dxa"/>
            <w:vMerge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2019 г. (базовое значение)</w:t>
            </w:r>
          </w:p>
        </w:tc>
        <w:tc>
          <w:tcPr>
            <w:tcW w:w="1701" w:type="dxa"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2020 г.</w:t>
            </w:r>
          </w:p>
        </w:tc>
        <w:tc>
          <w:tcPr>
            <w:tcW w:w="1559" w:type="dxa"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701" w:type="dxa"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701" w:type="dxa"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2023 г.</w:t>
            </w:r>
          </w:p>
        </w:tc>
        <w:tc>
          <w:tcPr>
            <w:tcW w:w="1701" w:type="dxa"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2024 г.</w:t>
            </w:r>
          </w:p>
        </w:tc>
      </w:tr>
      <w:tr w:rsidR="00E8673B" w:rsidRPr="005E576F" w:rsidTr="004118DF">
        <w:tc>
          <w:tcPr>
            <w:tcW w:w="567" w:type="dxa"/>
            <w:vMerge w:val="restart"/>
            <w:vAlign w:val="center"/>
          </w:tcPr>
          <w:p w:rsidR="00E8673B" w:rsidRPr="005E576F" w:rsidRDefault="00E8673B" w:rsidP="008A00CD">
            <w:pPr>
              <w:jc w:val="center"/>
              <w:rPr>
                <w:sz w:val="28"/>
                <w:szCs w:val="28"/>
              </w:rPr>
            </w:pPr>
            <w:r w:rsidRPr="005E576F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E8673B" w:rsidRPr="004A0261" w:rsidRDefault="00E8673B" w:rsidP="008A00CD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количества культурно-массовых мероприятий</w:t>
            </w:r>
          </w:p>
        </w:tc>
        <w:tc>
          <w:tcPr>
            <w:tcW w:w="1417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560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559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  <w:tr w:rsidR="00E8673B" w:rsidRPr="005E576F" w:rsidTr="004118DF">
        <w:tc>
          <w:tcPr>
            <w:tcW w:w="567" w:type="dxa"/>
            <w:vMerge/>
            <w:vAlign w:val="center"/>
          </w:tcPr>
          <w:p w:rsidR="00E8673B" w:rsidRPr="005E576F" w:rsidRDefault="00E8673B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E8673B" w:rsidRPr="00551D3F" w:rsidRDefault="00E8673B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 w:rsidRPr="004F3231">
              <w:rPr>
                <w:sz w:val="28"/>
                <w:szCs w:val="28"/>
              </w:rPr>
              <w:t>ед.</w:t>
            </w:r>
          </w:p>
        </w:tc>
        <w:tc>
          <w:tcPr>
            <w:tcW w:w="1560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3 550</w:t>
            </w:r>
          </w:p>
        </w:tc>
        <w:tc>
          <w:tcPr>
            <w:tcW w:w="1701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3 585</w:t>
            </w:r>
          </w:p>
        </w:tc>
        <w:tc>
          <w:tcPr>
            <w:tcW w:w="1559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3 621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3 657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3 692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3 728</w:t>
            </w:r>
          </w:p>
        </w:tc>
      </w:tr>
      <w:tr w:rsidR="00E8673B" w:rsidRPr="005E576F" w:rsidTr="00E8673B">
        <w:trPr>
          <w:trHeight w:val="599"/>
        </w:trPr>
        <w:tc>
          <w:tcPr>
            <w:tcW w:w="567" w:type="dxa"/>
            <w:vMerge w:val="restart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  <w:vMerge w:val="restart"/>
            <w:vAlign w:val="center"/>
          </w:tcPr>
          <w:p w:rsidR="00E8673B" w:rsidRPr="004A0261" w:rsidRDefault="00E8673B" w:rsidP="008A00CD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посещений культурно-массовых мероприятий</w:t>
            </w:r>
          </w:p>
        </w:tc>
        <w:tc>
          <w:tcPr>
            <w:tcW w:w="1417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560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559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E8673B" w:rsidRPr="005E576F" w:rsidTr="00E8673B">
        <w:trPr>
          <w:trHeight w:val="565"/>
        </w:trPr>
        <w:tc>
          <w:tcPr>
            <w:tcW w:w="567" w:type="dxa"/>
            <w:vMerge/>
            <w:vAlign w:val="center"/>
          </w:tcPr>
          <w:p w:rsidR="00E8673B" w:rsidRPr="005E576F" w:rsidRDefault="00E8673B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E8673B" w:rsidRPr="00551D3F" w:rsidRDefault="00E8673B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 w:rsidRPr="004F3231">
              <w:rPr>
                <w:sz w:val="28"/>
                <w:szCs w:val="28"/>
              </w:rPr>
              <w:t>ед.</w:t>
            </w:r>
          </w:p>
        </w:tc>
        <w:tc>
          <w:tcPr>
            <w:tcW w:w="1560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73 889</w:t>
            </w:r>
          </w:p>
        </w:tc>
        <w:tc>
          <w:tcPr>
            <w:tcW w:w="1701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25 861</w:t>
            </w:r>
          </w:p>
        </w:tc>
        <w:tc>
          <w:tcPr>
            <w:tcW w:w="1559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73 889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81 289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88 667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103 445</w:t>
            </w:r>
          </w:p>
        </w:tc>
      </w:tr>
      <w:tr w:rsidR="00E8673B" w:rsidRPr="005E576F" w:rsidTr="00E8673B">
        <w:trPr>
          <w:trHeight w:val="545"/>
        </w:trPr>
        <w:tc>
          <w:tcPr>
            <w:tcW w:w="567" w:type="dxa"/>
            <w:vMerge w:val="restart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vMerge w:val="restart"/>
            <w:vAlign w:val="center"/>
          </w:tcPr>
          <w:p w:rsidR="00E8673B" w:rsidRPr="004A0261" w:rsidRDefault="00E8673B" w:rsidP="008A00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sz w:val="28"/>
                <w:szCs w:val="28"/>
              </w:rPr>
              <w:t>Увеличение культурных мероприятий на платной основе</w:t>
            </w:r>
          </w:p>
        </w:tc>
        <w:tc>
          <w:tcPr>
            <w:tcW w:w="1417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коэф.</w:t>
            </w:r>
          </w:p>
        </w:tc>
        <w:tc>
          <w:tcPr>
            <w:tcW w:w="1560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559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701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  <w:tc>
          <w:tcPr>
            <w:tcW w:w="1701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701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E8673B" w:rsidRPr="005E576F" w:rsidTr="00E8673B">
        <w:trPr>
          <w:trHeight w:val="567"/>
        </w:trPr>
        <w:tc>
          <w:tcPr>
            <w:tcW w:w="567" w:type="dxa"/>
            <w:vMerge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E8673B" w:rsidRPr="004A0261" w:rsidRDefault="00E8673B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560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E8673B" w:rsidRPr="005E576F" w:rsidTr="00E8673B">
        <w:trPr>
          <w:trHeight w:val="567"/>
        </w:trPr>
        <w:tc>
          <w:tcPr>
            <w:tcW w:w="567" w:type="dxa"/>
            <w:vMerge w:val="restart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  <w:vMerge w:val="restart"/>
            <w:vAlign w:val="center"/>
          </w:tcPr>
          <w:p w:rsidR="00E8673B" w:rsidRPr="004A0261" w:rsidRDefault="00E8673B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sz w:val="28"/>
                <w:szCs w:val="28"/>
              </w:rPr>
              <w:t>Увеличение посещений культурных мероприятий на платной основе</w:t>
            </w:r>
          </w:p>
        </w:tc>
        <w:tc>
          <w:tcPr>
            <w:tcW w:w="1417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коэф.</w:t>
            </w:r>
          </w:p>
        </w:tc>
        <w:tc>
          <w:tcPr>
            <w:tcW w:w="1560" w:type="dxa"/>
            <w:vAlign w:val="center"/>
          </w:tcPr>
          <w:p w:rsidR="00E8673B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E8673B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559" w:type="dxa"/>
            <w:vAlign w:val="center"/>
          </w:tcPr>
          <w:p w:rsidR="00E8673B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701" w:type="dxa"/>
            <w:vAlign w:val="center"/>
          </w:tcPr>
          <w:p w:rsidR="00E8673B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  <w:tc>
          <w:tcPr>
            <w:tcW w:w="1701" w:type="dxa"/>
            <w:vAlign w:val="center"/>
          </w:tcPr>
          <w:p w:rsidR="00E8673B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701" w:type="dxa"/>
            <w:vAlign w:val="center"/>
          </w:tcPr>
          <w:p w:rsidR="00E8673B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E8673B" w:rsidRPr="005E576F" w:rsidTr="00E8673B">
        <w:trPr>
          <w:trHeight w:val="567"/>
        </w:trPr>
        <w:tc>
          <w:tcPr>
            <w:tcW w:w="567" w:type="dxa"/>
            <w:vMerge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E8673B" w:rsidRPr="00551D3F" w:rsidRDefault="00E8673B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560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</w:tr>
      <w:tr w:rsidR="004A0261" w:rsidRPr="005E576F" w:rsidTr="004A0261">
        <w:trPr>
          <w:trHeight w:val="580"/>
        </w:trPr>
        <w:tc>
          <w:tcPr>
            <w:tcW w:w="567" w:type="dxa"/>
            <w:vMerge w:val="restart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  <w:vMerge w:val="restart"/>
            <w:vAlign w:val="center"/>
          </w:tcPr>
          <w:p w:rsidR="004A0261" w:rsidRPr="004A0261" w:rsidRDefault="004A0261" w:rsidP="008A00CD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количества клубных формирований</w:t>
            </w:r>
          </w:p>
        </w:tc>
        <w:tc>
          <w:tcPr>
            <w:tcW w:w="1417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560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559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701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701" w:type="dxa"/>
            <w:vAlign w:val="center"/>
          </w:tcPr>
          <w:p w:rsidR="004A0261" w:rsidRDefault="00D551BF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1701" w:type="dxa"/>
            <w:vAlign w:val="center"/>
          </w:tcPr>
          <w:p w:rsidR="004A0261" w:rsidRDefault="00D551BF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 w:rsidR="004A0261" w:rsidRPr="005E576F" w:rsidTr="004A0261">
        <w:trPr>
          <w:trHeight w:val="546"/>
        </w:trPr>
        <w:tc>
          <w:tcPr>
            <w:tcW w:w="567" w:type="dxa"/>
            <w:vMerge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4A0261" w:rsidRPr="00551D3F" w:rsidRDefault="004A0261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560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1701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1559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1701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701" w:type="dxa"/>
            <w:vAlign w:val="center"/>
          </w:tcPr>
          <w:p w:rsidR="004A0261" w:rsidRDefault="004D6CDE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551BF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vAlign w:val="center"/>
          </w:tcPr>
          <w:p w:rsidR="004A0261" w:rsidRDefault="004F0B9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551BF">
              <w:rPr>
                <w:sz w:val="28"/>
                <w:szCs w:val="28"/>
              </w:rPr>
              <w:t>48</w:t>
            </w:r>
          </w:p>
        </w:tc>
      </w:tr>
      <w:tr w:rsidR="004A0261" w:rsidRPr="005E576F" w:rsidTr="004118DF">
        <w:tc>
          <w:tcPr>
            <w:tcW w:w="567" w:type="dxa"/>
            <w:vMerge w:val="restart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552" w:type="dxa"/>
            <w:vMerge w:val="restart"/>
            <w:vAlign w:val="center"/>
          </w:tcPr>
          <w:p w:rsidR="004A0261" w:rsidRPr="004A0261" w:rsidRDefault="004A0261" w:rsidP="008A00CD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количества участников клубных формирований</w:t>
            </w:r>
          </w:p>
        </w:tc>
        <w:tc>
          <w:tcPr>
            <w:tcW w:w="1417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560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1559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118,7</w:t>
            </w:r>
          </w:p>
        </w:tc>
        <w:tc>
          <w:tcPr>
            <w:tcW w:w="1701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128,4</w:t>
            </w:r>
          </w:p>
        </w:tc>
        <w:tc>
          <w:tcPr>
            <w:tcW w:w="1701" w:type="dxa"/>
            <w:vAlign w:val="center"/>
          </w:tcPr>
          <w:p w:rsidR="004A0261" w:rsidRDefault="00D551BF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128,4</w:t>
            </w:r>
          </w:p>
        </w:tc>
        <w:tc>
          <w:tcPr>
            <w:tcW w:w="1701" w:type="dxa"/>
            <w:vAlign w:val="center"/>
          </w:tcPr>
          <w:p w:rsidR="004A0261" w:rsidRDefault="00D551BF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128,4</w:t>
            </w:r>
          </w:p>
        </w:tc>
      </w:tr>
      <w:tr w:rsidR="004A0261" w:rsidRPr="005E576F" w:rsidTr="004118DF">
        <w:tc>
          <w:tcPr>
            <w:tcW w:w="567" w:type="dxa"/>
            <w:vMerge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4A0261" w:rsidRPr="004A0261" w:rsidRDefault="004A0261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1560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779</w:t>
            </w:r>
          </w:p>
        </w:tc>
        <w:tc>
          <w:tcPr>
            <w:tcW w:w="1701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1559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1701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</w:t>
            </w:r>
          </w:p>
        </w:tc>
        <w:tc>
          <w:tcPr>
            <w:tcW w:w="1701" w:type="dxa"/>
            <w:vAlign w:val="center"/>
          </w:tcPr>
          <w:p w:rsidR="004A0261" w:rsidRDefault="004F0B9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</w:t>
            </w:r>
            <w:r w:rsidR="00D551BF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vAlign w:val="center"/>
          </w:tcPr>
          <w:p w:rsidR="004A0261" w:rsidRDefault="004F0B9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D551BF">
              <w:rPr>
                <w:sz w:val="28"/>
                <w:szCs w:val="28"/>
              </w:rPr>
              <w:t>000</w:t>
            </w:r>
          </w:p>
        </w:tc>
      </w:tr>
      <w:tr w:rsidR="004A0261" w:rsidRPr="005E576F" w:rsidTr="004118DF">
        <w:tc>
          <w:tcPr>
            <w:tcW w:w="567" w:type="dxa"/>
            <w:vMerge w:val="restart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  <w:vMerge w:val="restart"/>
            <w:vAlign w:val="center"/>
          </w:tcPr>
          <w:p w:rsidR="004A0261" w:rsidRPr="004A0261" w:rsidRDefault="004A0261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sz w:val="28"/>
                <w:szCs w:val="28"/>
              </w:rPr>
              <w:t>Количество сотрудников, прошедших курсы повышения квалификации;</w:t>
            </w:r>
          </w:p>
          <w:p w:rsidR="004A0261" w:rsidRPr="004A0261" w:rsidRDefault="004A0261" w:rsidP="008A00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sz w:val="28"/>
                <w:szCs w:val="28"/>
              </w:rPr>
              <w:t>переквалификация</w:t>
            </w:r>
          </w:p>
        </w:tc>
        <w:tc>
          <w:tcPr>
            <w:tcW w:w="1417" w:type="dxa"/>
            <w:vAlign w:val="center"/>
          </w:tcPr>
          <w:p w:rsidR="004A026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560" w:type="dxa"/>
            <w:vAlign w:val="center"/>
          </w:tcPr>
          <w:p w:rsidR="004A026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4A026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1559" w:type="dxa"/>
            <w:vAlign w:val="center"/>
          </w:tcPr>
          <w:p w:rsidR="004A026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1701" w:type="dxa"/>
            <w:vAlign w:val="center"/>
          </w:tcPr>
          <w:p w:rsidR="004A0261" w:rsidRDefault="00A4437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  <w:tc>
          <w:tcPr>
            <w:tcW w:w="1701" w:type="dxa"/>
            <w:vAlign w:val="center"/>
          </w:tcPr>
          <w:p w:rsidR="004A0261" w:rsidRDefault="00A4437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  <w:tc>
          <w:tcPr>
            <w:tcW w:w="1701" w:type="dxa"/>
            <w:vAlign w:val="center"/>
          </w:tcPr>
          <w:p w:rsidR="004A0261" w:rsidRDefault="00A4437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</w:tr>
      <w:tr w:rsidR="004A0261" w:rsidRPr="005E576F" w:rsidTr="004118DF">
        <w:tc>
          <w:tcPr>
            <w:tcW w:w="567" w:type="dxa"/>
            <w:vMerge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4A0261" w:rsidRPr="00551D3F" w:rsidRDefault="004A0261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A026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1560" w:type="dxa"/>
            <w:vAlign w:val="center"/>
          </w:tcPr>
          <w:p w:rsidR="004A0261" w:rsidRPr="004F323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4A0261" w:rsidRPr="004F323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4A0261" w:rsidRPr="004F323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4A0261" w:rsidRDefault="00A4437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4A0261" w:rsidRDefault="00A4437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4A0261" w:rsidRDefault="00A4437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8863F2" w:rsidRPr="009502E4" w:rsidRDefault="008863F2" w:rsidP="009502E4">
      <w:pPr>
        <w:pStyle w:val="ab"/>
        <w:ind w:left="0"/>
        <w:rPr>
          <w:sz w:val="28"/>
          <w:szCs w:val="28"/>
        </w:rPr>
        <w:sectPr w:rsidR="008863F2" w:rsidRPr="009502E4" w:rsidSect="00E81FE2">
          <w:pgSz w:w="16838" w:h="11906" w:orient="landscape"/>
          <w:pgMar w:top="851" w:right="1134" w:bottom="992" w:left="851" w:header="709" w:footer="709" w:gutter="0"/>
          <w:cols w:space="708"/>
          <w:docGrid w:linePitch="360"/>
        </w:sectPr>
      </w:pPr>
    </w:p>
    <w:p w:rsidR="001F5C43" w:rsidRPr="00324397" w:rsidRDefault="004118DF" w:rsidP="004118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4809B9" w:rsidRPr="00324397">
        <w:rPr>
          <w:b/>
          <w:bCs/>
          <w:sz w:val="28"/>
          <w:szCs w:val="28"/>
        </w:rPr>
        <w:t xml:space="preserve">. Перечень основных мероприятий </w:t>
      </w:r>
      <w:r w:rsidR="004C7570">
        <w:rPr>
          <w:b/>
          <w:bCs/>
          <w:sz w:val="28"/>
          <w:szCs w:val="28"/>
        </w:rPr>
        <w:t>под</w:t>
      </w:r>
      <w:r w:rsidR="004809B9" w:rsidRPr="00324397">
        <w:rPr>
          <w:b/>
          <w:bCs/>
          <w:sz w:val="28"/>
          <w:szCs w:val="28"/>
        </w:rPr>
        <w:t>программы</w:t>
      </w:r>
    </w:p>
    <w:tbl>
      <w:tblPr>
        <w:tblW w:w="15221" w:type="dxa"/>
        <w:tblInd w:w="-22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79"/>
        <w:gridCol w:w="1843"/>
        <w:gridCol w:w="1134"/>
        <w:gridCol w:w="1843"/>
        <w:gridCol w:w="1984"/>
        <w:gridCol w:w="1985"/>
        <w:gridCol w:w="1984"/>
        <w:gridCol w:w="1418"/>
        <w:gridCol w:w="1275"/>
        <w:gridCol w:w="1276"/>
      </w:tblGrid>
      <w:tr w:rsidR="001F5C43" w:rsidRPr="00087B6F" w:rsidTr="002730F0">
        <w:tc>
          <w:tcPr>
            <w:tcW w:w="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C43" w:rsidRPr="004118DF" w:rsidRDefault="001F5C43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4118DF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C43" w:rsidRPr="00087B6F" w:rsidRDefault="001F5C43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C43" w:rsidRPr="00087B6F" w:rsidRDefault="001F5C43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C43" w:rsidRPr="00087B6F" w:rsidRDefault="001F5C43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C43" w:rsidRPr="00087B6F" w:rsidRDefault="001F5C43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2730F0">
              <w:rPr>
                <w:rFonts w:ascii="Times New Roman" w:hAnsi="Times New Roman"/>
                <w:b/>
                <w:bCs/>
                <w:sz w:val="24"/>
                <w:szCs w:val="24"/>
              </w:rPr>
              <w:t>годам реализации</w:t>
            </w: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,  руб.</w:t>
            </w:r>
          </w:p>
          <w:p w:rsidR="001F5C43" w:rsidRPr="00087B6F" w:rsidRDefault="001F5C43" w:rsidP="004118DF">
            <w:pPr>
              <w:pStyle w:val="12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C43" w:rsidRPr="00087B6F" w:rsidRDefault="004118DF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Планируемый объё</w:t>
            </w:r>
            <w:r w:rsidR="001F5C43"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м средств, руб</w:t>
            </w:r>
            <w:r w:rsidR="001F5C4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5C43" w:rsidRPr="00087B6F" w:rsidRDefault="001F5C43" w:rsidP="004118DF">
            <w:pPr>
              <w:pStyle w:val="12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Ожидаемый результат</w:t>
            </w:r>
          </w:p>
        </w:tc>
      </w:tr>
      <w:tr w:rsidR="002730F0" w:rsidRPr="00087B6F" w:rsidTr="001B7C90">
        <w:trPr>
          <w:trHeight w:val="340"/>
        </w:trPr>
        <w:tc>
          <w:tcPr>
            <w:tcW w:w="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  <w:r w:rsidRPr="00087B6F">
              <w:rPr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730F0" w:rsidRPr="00087B6F" w:rsidRDefault="002730F0" w:rsidP="004118DF">
            <w:pPr>
              <w:pStyle w:val="12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730F0" w:rsidRPr="00087B6F" w:rsidTr="001B7C90">
        <w:tc>
          <w:tcPr>
            <w:tcW w:w="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Бюджет</w:t>
            </w:r>
          </w:p>
          <w:p w:rsidR="002730F0" w:rsidRPr="00087B6F" w:rsidRDefault="002730F0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областной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30F0" w:rsidRDefault="002730F0" w:rsidP="004118DF">
            <w:pPr>
              <w:jc w:val="center"/>
              <w:rPr>
                <w:b/>
                <w:sz w:val="24"/>
                <w:szCs w:val="24"/>
              </w:rPr>
            </w:pPr>
            <w:r w:rsidRPr="00087B6F">
              <w:rPr>
                <w:b/>
                <w:sz w:val="24"/>
                <w:szCs w:val="24"/>
              </w:rPr>
              <w:t>Бюджет федераль</w:t>
            </w:r>
          </w:p>
          <w:p w:rsidR="002730F0" w:rsidRPr="00087B6F" w:rsidRDefault="002730F0" w:rsidP="004118DF">
            <w:pPr>
              <w:jc w:val="center"/>
              <w:rPr>
                <w:b/>
                <w:sz w:val="24"/>
                <w:szCs w:val="24"/>
              </w:rPr>
            </w:pPr>
            <w:r w:rsidRPr="00087B6F">
              <w:rPr>
                <w:b/>
                <w:sz w:val="24"/>
                <w:szCs w:val="24"/>
              </w:rPr>
              <w:t>ный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0F0" w:rsidRPr="00087B6F" w:rsidRDefault="002730F0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C43" w:rsidRPr="00087B6F" w:rsidTr="002730F0">
        <w:trPr>
          <w:trHeight w:val="1327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Standard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B6F">
              <w:rPr>
                <w:rFonts w:ascii="Times New Roman" w:hAnsi="Times New Roman" w:cs="Times New Roman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текущей деятельности учреждений</w:t>
            </w:r>
            <w:r w:rsidRPr="00087B6F">
              <w:rPr>
                <w:rFonts w:ascii="Times New Roman" w:hAnsi="Times New Roman" w:cs="Times New Roman"/>
                <w:sz w:val="24"/>
                <w:szCs w:val="24"/>
              </w:rPr>
              <w:t xml:space="preserve">  и содержание имущества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9F407B" w:rsidRDefault="00E81FE2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«МКБО»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t>Отдел культуры, туризма, спорта</w:t>
            </w:r>
            <w:r w:rsidR="002730F0">
              <w:rPr>
                <w:rFonts w:ascii="Times New Roman" w:hAnsi="Times New Roman"/>
                <w:sz w:val="24"/>
                <w:szCs w:val="24"/>
              </w:rPr>
              <w:t xml:space="preserve"> и молодё</w:t>
            </w:r>
            <w:r w:rsidRPr="00087B6F">
              <w:rPr>
                <w:rFonts w:ascii="Times New Roman" w:hAnsi="Times New Roman"/>
                <w:sz w:val="24"/>
                <w:szCs w:val="24"/>
              </w:rPr>
              <w:t>жи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2019 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г. -13 752 201,74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1F2B20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8C5747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15 558 489,8</w:t>
            </w:r>
            <w:r w:rsidR="00E52EEB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84331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</w:t>
            </w:r>
            <w:r w:rsidR="0084331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г. -</w:t>
            </w:r>
            <w:r w:rsidR="00D63E88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20 612 713,97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D4552E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19 954 989,02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16 508 682,70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F148DB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-16</w:t>
            </w:r>
            <w:r w:rsidR="00103E41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934 400,00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г.-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13 752 201,74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</w:t>
            </w:r>
            <w:r w:rsidR="002730F0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.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-</w:t>
            </w:r>
            <w:r w:rsidR="008C5747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15 558 489,</w:t>
            </w:r>
            <w:r w:rsidR="00BF7F4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83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4F560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г.-</w:t>
            </w:r>
            <w:r w:rsidR="00D63E88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20 612 713,97</w:t>
            </w:r>
          </w:p>
          <w:p w:rsidR="002730F0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D4552E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19 954 989,02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16 508 682,70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-16</w:t>
            </w:r>
            <w:r w:rsidR="00103E41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934 400,00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13 752 201,74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8C5747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2020 </w:t>
            </w:r>
            <w:r w:rsidR="008C5747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г. -15 558 489,8</w:t>
            </w:r>
            <w:r w:rsidR="00BF7F4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D63E88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20 612 713,97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ind w:left="-97" w:right="-8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D4552E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г. -19 954 989,02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175F17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16 508 682,70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8D64B3" w:rsidRPr="008D64B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-16</w:t>
            </w:r>
            <w:r w:rsidR="00103E41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9</w:t>
            </w:r>
            <w:r w:rsidR="00103E41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34 400,00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636E12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- 0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2020 г. -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2021 г. – </w:t>
            </w:r>
            <w:r w:rsidR="00D63E88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D63E88" w:rsidRPr="0084331A" w:rsidRDefault="00D63E88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2022 г. –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2023 г. –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155F60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2024 г. -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636E12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- 0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2020 г. -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jc w:val="both"/>
              <w:rPr>
                <w:sz w:val="24"/>
                <w:szCs w:val="24"/>
              </w:rPr>
            </w:pPr>
          </w:p>
          <w:p w:rsidR="001F5C43" w:rsidRDefault="001F5C43" w:rsidP="00273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г. – </w:t>
            </w:r>
            <w:r w:rsidRPr="00087B6F">
              <w:rPr>
                <w:sz w:val="24"/>
                <w:szCs w:val="24"/>
              </w:rPr>
              <w:t>0</w:t>
            </w:r>
          </w:p>
          <w:p w:rsidR="001F5C43" w:rsidRDefault="001F5C43" w:rsidP="002730F0">
            <w:pPr>
              <w:jc w:val="both"/>
              <w:rPr>
                <w:sz w:val="24"/>
                <w:szCs w:val="24"/>
              </w:rPr>
            </w:pPr>
          </w:p>
          <w:p w:rsidR="004F5603" w:rsidRDefault="004F560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2022 г. –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2023 г. –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jc w:val="both"/>
              <w:rPr>
                <w:sz w:val="24"/>
                <w:szCs w:val="24"/>
              </w:rPr>
            </w:pPr>
          </w:p>
          <w:p w:rsidR="001F5C43" w:rsidRPr="00087B6F" w:rsidRDefault="001F5C43" w:rsidP="00273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г. - </w:t>
            </w:r>
            <w:r w:rsidRPr="00087B6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2730F0">
            <w:pPr>
              <w:pStyle w:val="a3"/>
              <w:jc w:val="center"/>
            </w:pPr>
            <w:r w:rsidRPr="00087B6F">
              <w:t>Обеспечен</w:t>
            </w:r>
            <w:r>
              <w:t>о развитие культурно-досуговых учреждений культуры</w:t>
            </w:r>
          </w:p>
        </w:tc>
      </w:tr>
      <w:tr w:rsidR="001F5C43" w:rsidRPr="00087B6F" w:rsidTr="002730F0">
        <w:trPr>
          <w:trHeight w:val="1327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Default="001F5C43" w:rsidP="002730F0">
            <w:pPr>
              <w:pStyle w:val="Standard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тысяч человек:</w:t>
            </w:r>
          </w:p>
          <w:p w:rsidR="002730F0" w:rsidRDefault="001F5C43" w:rsidP="002730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273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Ремонтные работы (текущий ремонт) в отношении объектов домов культуры (и их филиалов), расположенных в населенных пунктах с числом </w:t>
            </w:r>
            <w:r w:rsidR="002730F0">
              <w:rPr>
                <w:rFonts w:ascii="Times New Roman" w:hAnsi="Times New Roman" w:cs="Times New Roman"/>
                <w:sz w:val="24"/>
                <w:szCs w:val="24"/>
              </w:rPr>
              <w:t>жителей до 50 тысяч человек:</w:t>
            </w:r>
          </w:p>
          <w:p w:rsidR="005D016A" w:rsidRDefault="005D016A" w:rsidP="002730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16A" w:rsidRDefault="005D016A" w:rsidP="002730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16A" w:rsidRDefault="005D016A" w:rsidP="002730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16A" w:rsidRDefault="005D016A" w:rsidP="002730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2730F0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а)</w:t>
            </w:r>
            <w:r w:rsidR="001F5C4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лучших работников муниципальных учреждений культуры, находящихся на территории сельских </w:t>
            </w:r>
            <w:r w:rsidR="001F5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поселений</w:t>
            </w:r>
          </w:p>
          <w:p w:rsidR="00103E41" w:rsidRDefault="00103E41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41" w:rsidRDefault="00103E41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б)Государственная поддержка лучших сельских учреждений культуры</w:t>
            </w:r>
          </w:p>
          <w:p w:rsidR="002730F0" w:rsidRDefault="002730F0" w:rsidP="002730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087B6F" w:rsidRDefault="001F5C43" w:rsidP="002730F0">
            <w:pPr>
              <w:pStyle w:val="Standard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273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средств: развитие и укрепление материально-технической базы домов культуры (и их филиалов), расположенных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16A" w:rsidRDefault="00E81FE2" w:rsidP="00E81FE2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МБУК «МКБО» </w:t>
            </w:r>
          </w:p>
          <w:p w:rsidR="00E81FE2" w:rsidRDefault="00E81FE2" w:rsidP="00E81FE2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016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 «</w:t>
            </w:r>
            <w:r w:rsidRPr="005D016A">
              <w:rPr>
                <w:rFonts w:ascii="Times New Roman" w:hAnsi="Times New Roman"/>
                <w:sz w:val="24"/>
                <w:szCs w:val="24"/>
              </w:rPr>
              <w:t>Учреждение по оказанию муниципальных услуг и финансов</w:t>
            </w:r>
            <w:r w:rsidRPr="005D016A">
              <w:rPr>
                <w:rFonts w:ascii="Times New Roman" w:hAnsi="Times New Roman"/>
                <w:sz w:val="24"/>
                <w:szCs w:val="24"/>
              </w:rPr>
              <w:lastRenderedPageBreak/>
              <w:t>о-хозяйственному обеспечению деятельности администрации</w:t>
            </w:r>
            <w:r w:rsidR="00F97AD3">
              <w:rPr>
                <w:rFonts w:ascii="Times New Roman" w:hAnsi="Times New Roman"/>
                <w:sz w:val="24"/>
                <w:szCs w:val="24"/>
              </w:rPr>
              <w:t xml:space="preserve"> Красносельского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F5C21" w:rsidRDefault="00DF5C21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C21" w:rsidRPr="005D016A" w:rsidRDefault="00DF5C21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«РемСтройСервис» Красносельского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lastRenderedPageBreak/>
              <w:t>Отдел культуры, туризма, спорта</w:t>
            </w:r>
            <w:r w:rsidR="002730F0">
              <w:rPr>
                <w:rFonts w:ascii="Times New Roman" w:hAnsi="Times New Roman"/>
                <w:sz w:val="24"/>
                <w:szCs w:val="24"/>
              </w:rPr>
              <w:t xml:space="preserve"> и молодё</w:t>
            </w:r>
            <w:r w:rsidRPr="00087B6F">
              <w:rPr>
                <w:rFonts w:ascii="Times New Roman" w:hAnsi="Times New Roman"/>
                <w:sz w:val="24"/>
                <w:szCs w:val="24"/>
              </w:rPr>
              <w:t>жи</w:t>
            </w:r>
          </w:p>
          <w:p w:rsidR="005D016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016A" w:rsidRPr="00087B6F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Красносельского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2019 г. -        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2 978 405,26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4F560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1 424 376,57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-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</w:r>
            <w:r w:rsidR="00A8231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2 406 980,72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-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1 647 514,15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-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2 694 032,80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- 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  <w:t>16 734 100,00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Pr="0022758A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Default="005D016A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– 51 020,00</w:t>
            </w: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Pr="0022758A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– 102 031,00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490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8C5747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361 377,19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C15EC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27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15EC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450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 г. -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80 300,00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-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2 410 960,00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-1 091 000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2019 г. -       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2 978 405,26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2020 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г. -</w:t>
            </w:r>
            <w:r w:rsidR="001F2B2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</w:t>
            </w:r>
            <w:r w:rsidR="004F560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424 376,57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</w:r>
            <w:r w:rsidR="00A8231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2 406 980,72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-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1 647 514,15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63B03" w:rsidRDefault="006C19D4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- 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  <w:t>2 694 032,80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- 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  <w:t>16 734 100,00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Pr="0022758A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Default="005D016A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– 51 020,00</w:t>
            </w: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Pr="0022758A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– 102 031,00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- 490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8C5747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361 377,19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C15EC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27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15EC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450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 г. -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80 300,00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-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2 410 960,00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ind w:right="-18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-1 091 000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2019 г. -       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2 086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300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</w:t>
            </w:r>
            <w:r w:rsidR="004F560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213 850,25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-</w:t>
            </w:r>
            <w:r w:rsidR="00A8231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1 670 180,72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A44374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-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  <w:t>1 647 514,15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6C19D4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- 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  <w:t>1 601 232,80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8D64B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-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  <w:t>16 123</w:t>
            </w:r>
            <w:r w:rsidR="005D016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</w:p>
          <w:p w:rsidR="005D016A" w:rsidRDefault="005D016A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Default="005D016A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Default="005D016A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– 510,0</w:t>
            </w: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Pr="0022758A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– 1 021,00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84793E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490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8C5747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45 587,72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C15EC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27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15EC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450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ind w:right="-18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 г. -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80 300,00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6C19D4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-2 410 960,00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ind w:right="-18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-1 091 000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2019 г. </w:t>
            </w:r>
            <w:r w:rsidR="007B69F6"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-   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>42</w:t>
            </w:r>
            <w:r w:rsidR="007B69F6"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105,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>26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2020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10 526,32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2021 г.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-   </w:t>
            </w:r>
            <w:r w:rsidR="00D35008" w:rsidRPr="0022758A">
              <w:rPr>
                <w:rFonts w:ascii="Times New Roman" w:hAnsi="Times New Roman"/>
                <w:spacing w:val="0"/>
                <w:sz w:val="24"/>
                <w:szCs w:val="24"/>
              </w:rPr>
              <w:t>36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</w:rPr>
              <w:t> </w:t>
            </w:r>
            <w:r w:rsidR="00D35008" w:rsidRPr="0022758A">
              <w:rPr>
                <w:rFonts w:ascii="Times New Roman" w:hAnsi="Times New Roman"/>
                <w:spacing w:val="0"/>
                <w:sz w:val="24"/>
                <w:szCs w:val="24"/>
              </w:rPr>
              <w:t>841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63B0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2023 г. – </w:t>
            </w:r>
            <w:r w:rsidR="00263B03">
              <w:rPr>
                <w:rFonts w:ascii="Times New Roman" w:hAnsi="Times New Roman"/>
                <w:spacing w:val="0"/>
                <w:sz w:val="24"/>
                <w:szCs w:val="24"/>
              </w:rPr>
              <w:t>109 389,28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6F328F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2024 г. – 61 112,44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F5C21" w:rsidRPr="0022758A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5D016A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2023 г. – 5 556,0</w:t>
            </w: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03E41" w:rsidRPr="0022758A" w:rsidRDefault="00103E4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2024 г. – 1 010,00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2020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>15 789,47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2021 г. –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84793E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4552E" w:rsidRPr="0022758A" w:rsidRDefault="00D4552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2023 г. –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2024 г. - 0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2019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850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 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>000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2020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br/>
              <w:t>200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 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>000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2730F0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58A">
              <w:rPr>
                <w:rFonts w:ascii="Times New Roman" w:hAnsi="Times New Roman" w:cs="Times New Roman"/>
                <w:sz w:val="24"/>
                <w:szCs w:val="24"/>
              </w:rPr>
              <w:t>2021 г. -</w:t>
            </w:r>
            <w:r w:rsidR="00D35008" w:rsidRPr="0022758A"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  <w:r w:rsidRPr="002275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5008" w:rsidRPr="0022758A">
              <w:rPr>
                <w:rFonts w:ascii="Times New Roman" w:hAnsi="Times New Roman" w:cs="Times New Roman"/>
                <w:sz w:val="24"/>
                <w:szCs w:val="24"/>
              </w:rPr>
              <w:t>959</w:t>
            </w:r>
            <w:r w:rsidRPr="002275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63B0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2023 г. – </w:t>
            </w:r>
            <w:r w:rsidR="00263B03">
              <w:rPr>
                <w:rFonts w:ascii="Times New Roman" w:hAnsi="Times New Roman"/>
                <w:spacing w:val="0"/>
                <w:sz w:val="24"/>
                <w:szCs w:val="24"/>
              </w:rPr>
              <w:t>983 410,72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6F328F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– 549 987,56</w:t>
            </w: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Pr="0022758A" w:rsidRDefault="00DF5C2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5D016A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 – 44 954,0</w:t>
            </w:r>
          </w:p>
          <w:p w:rsidR="00103E41" w:rsidRDefault="00103E4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41" w:rsidRDefault="00103E4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41" w:rsidRDefault="00103E4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41" w:rsidRDefault="00103E4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41" w:rsidRDefault="00103E4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41" w:rsidRDefault="00103E4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41" w:rsidRDefault="00103E4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41" w:rsidRDefault="00103E4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41" w:rsidRDefault="00103E4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41" w:rsidRDefault="00103E4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41" w:rsidRPr="0022758A" w:rsidRDefault="00103E4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– 100 000,00</w:t>
            </w: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41" w:rsidRDefault="00103E41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2020 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</w:rPr>
              <w:t>г. -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br/>
              <w:t>300 000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2021 г. –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84793E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4552E" w:rsidRPr="0022758A" w:rsidRDefault="00D4552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2023 г. –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58A">
              <w:rPr>
                <w:rFonts w:ascii="Times New Roman" w:hAnsi="Times New Roman" w:cs="Times New Roman"/>
                <w:sz w:val="24"/>
                <w:szCs w:val="24"/>
              </w:rPr>
              <w:t>2024 г. - 0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  <w:r>
              <w:t>Достигнут качественно новый уровень развития учреждений культурно-досугового типа, укреплена материально-техническая база учреждений</w:t>
            </w: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jc w:val="center"/>
            </w:pPr>
          </w:p>
          <w:p w:rsidR="005D016A" w:rsidRDefault="005D016A" w:rsidP="002730F0">
            <w:pPr>
              <w:pStyle w:val="a3"/>
              <w:jc w:val="center"/>
            </w:pPr>
          </w:p>
          <w:p w:rsidR="005D016A" w:rsidRDefault="005D016A" w:rsidP="002730F0">
            <w:pPr>
              <w:pStyle w:val="a3"/>
              <w:jc w:val="center"/>
            </w:pPr>
          </w:p>
          <w:p w:rsidR="005D016A" w:rsidRPr="005D016A" w:rsidRDefault="005D016A" w:rsidP="002730F0">
            <w:pPr>
              <w:pStyle w:val="a3"/>
              <w:jc w:val="center"/>
            </w:pPr>
          </w:p>
          <w:p w:rsidR="00103E41" w:rsidRDefault="00103E41" w:rsidP="002730F0">
            <w:pPr>
              <w:pStyle w:val="a3"/>
              <w:jc w:val="center"/>
            </w:pPr>
          </w:p>
          <w:p w:rsidR="00103E41" w:rsidRDefault="00103E41" w:rsidP="002730F0">
            <w:pPr>
              <w:pStyle w:val="a3"/>
              <w:jc w:val="center"/>
            </w:pPr>
          </w:p>
          <w:p w:rsidR="00103E41" w:rsidRDefault="00103E41" w:rsidP="002730F0">
            <w:pPr>
              <w:pStyle w:val="a3"/>
              <w:jc w:val="center"/>
            </w:pPr>
          </w:p>
          <w:p w:rsidR="00103E41" w:rsidRDefault="00103E41" w:rsidP="002730F0">
            <w:pPr>
              <w:pStyle w:val="a3"/>
              <w:jc w:val="center"/>
            </w:pPr>
          </w:p>
          <w:p w:rsidR="00103E41" w:rsidRDefault="00103E41" w:rsidP="002730F0">
            <w:pPr>
              <w:pStyle w:val="a3"/>
              <w:jc w:val="center"/>
            </w:pPr>
          </w:p>
          <w:p w:rsidR="00103E41" w:rsidRDefault="00103E41" w:rsidP="002730F0">
            <w:pPr>
              <w:pStyle w:val="a3"/>
              <w:jc w:val="center"/>
            </w:pPr>
          </w:p>
          <w:p w:rsidR="00103E41" w:rsidRDefault="00103E41" w:rsidP="002730F0">
            <w:pPr>
              <w:pStyle w:val="a3"/>
              <w:jc w:val="center"/>
            </w:pPr>
          </w:p>
          <w:p w:rsidR="00103E41" w:rsidRDefault="00103E41" w:rsidP="002730F0">
            <w:pPr>
              <w:pStyle w:val="a3"/>
              <w:jc w:val="center"/>
            </w:pPr>
          </w:p>
          <w:p w:rsidR="00103E41" w:rsidRDefault="00103E41" w:rsidP="002730F0">
            <w:pPr>
              <w:pStyle w:val="a3"/>
              <w:jc w:val="center"/>
            </w:pPr>
          </w:p>
          <w:p w:rsidR="00103E41" w:rsidRDefault="00103E41" w:rsidP="002730F0">
            <w:pPr>
              <w:pStyle w:val="a3"/>
              <w:jc w:val="center"/>
            </w:pPr>
          </w:p>
          <w:p w:rsidR="00103E41" w:rsidRDefault="00103E41" w:rsidP="002730F0">
            <w:pPr>
              <w:pStyle w:val="a3"/>
              <w:jc w:val="center"/>
            </w:pPr>
          </w:p>
          <w:p w:rsidR="00103E41" w:rsidRDefault="00103E41" w:rsidP="002730F0">
            <w:pPr>
              <w:pStyle w:val="a3"/>
              <w:jc w:val="center"/>
            </w:pPr>
          </w:p>
          <w:p w:rsidR="00103E41" w:rsidRDefault="00103E41" w:rsidP="002730F0">
            <w:pPr>
              <w:pStyle w:val="a3"/>
              <w:jc w:val="center"/>
            </w:pPr>
          </w:p>
          <w:p w:rsidR="001F5C43" w:rsidRPr="00087B6F" w:rsidRDefault="001F5C43" w:rsidP="002730F0">
            <w:pPr>
              <w:pStyle w:val="a3"/>
              <w:jc w:val="center"/>
            </w:pPr>
            <w:r>
              <w:t>Обеспечено развитие культурно-досуговых учреждений культуры</w:t>
            </w:r>
          </w:p>
        </w:tc>
      </w:tr>
      <w:tr w:rsidR="001F5C43" w:rsidRPr="00087B6F" w:rsidTr="002730F0">
        <w:trPr>
          <w:trHeight w:val="1327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Standard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квалификации специалистов учреждений культурно-досугового типа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F97AD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«МКБО»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t>Отдел культуры, туризма, спорта</w:t>
            </w:r>
            <w:r w:rsidR="002730F0">
              <w:rPr>
                <w:rFonts w:ascii="Times New Roman" w:hAnsi="Times New Roman"/>
                <w:sz w:val="24"/>
                <w:szCs w:val="24"/>
              </w:rPr>
              <w:t xml:space="preserve"> и молодё</w:t>
            </w:r>
            <w:r w:rsidRPr="00087B6F">
              <w:rPr>
                <w:rFonts w:ascii="Times New Roman" w:hAnsi="Times New Roman"/>
                <w:sz w:val="24"/>
                <w:szCs w:val="24"/>
              </w:rPr>
              <w:t>жи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–</w:t>
            </w:r>
            <w:r w:rsidRPr="0022758A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– 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–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9 902,0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10 500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2024 г. – 11 000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–</w:t>
            </w:r>
            <w:r w:rsidRPr="0022758A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– 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–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9 902,0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10 500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2024 г. – 11 000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-</w:t>
            </w:r>
            <w:r w:rsidRPr="0022758A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– 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A44374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–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9 902,0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10 500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2024 г. – 11 000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- 0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2020 г. - 0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2021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2023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lastRenderedPageBreak/>
              <w:t>2024 г. - 0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- 0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2020 г. - 0</w:t>
            </w: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58A">
              <w:rPr>
                <w:rFonts w:ascii="Times New Roman" w:hAnsi="Times New Roman" w:cs="Times New Roman"/>
                <w:sz w:val="24"/>
                <w:szCs w:val="24"/>
              </w:rPr>
              <w:t>2021 г. – 0</w:t>
            </w: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2023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г. - 0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2730F0">
            <w:pPr>
              <w:pStyle w:val="a3"/>
              <w:jc w:val="center"/>
            </w:pPr>
            <w:r>
              <w:lastRenderedPageBreak/>
              <w:t>Обеспечено повышение квалификации специалистов</w:t>
            </w: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Default="001F5C43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культурно-массовых мероприятий</w:t>
            </w:r>
          </w:p>
          <w:p w:rsidR="001F5C43" w:rsidRDefault="001F5C43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1F5C43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1F5C43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1F5C43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1F5C43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1F5C43" w:rsidP="002730F0">
            <w:pPr>
              <w:pStyle w:val="Standard"/>
              <w:snapToGrid w:val="0"/>
              <w:spacing w:line="240" w:lineRule="auto"/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087B6F" w:rsidRDefault="001F5C43" w:rsidP="002730F0">
            <w:pPr>
              <w:pStyle w:val="Standard"/>
              <w:snapToGrid w:val="0"/>
              <w:spacing w:line="240" w:lineRule="auto"/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C575B" w:rsidRDefault="00F97AD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«МКБО»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t>Отдел культуры, туризма, спорта</w:t>
            </w:r>
            <w:r w:rsidR="002730F0">
              <w:rPr>
                <w:rFonts w:ascii="Times New Roman" w:hAnsi="Times New Roman"/>
                <w:sz w:val="24"/>
                <w:szCs w:val="24"/>
              </w:rPr>
              <w:t xml:space="preserve"> и молодё</w:t>
            </w:r>
            <w:r w:rsidRPr="00087B6F">
              <w:rPr>
                <w:rFonts w:ascii="Times New Roman" w:hAnsi="Times New Roman"/>
                <w:sz w:val="24"/>
                <w:szCs w:val="24"/>
              </w:rPr>
              <w:t>жи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019 г. - 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684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4F560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87 149,3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84331A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156 754,48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–143 799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-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579 550,50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-884 000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-684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4F560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87 149,3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 2021 г. -</w:t>
            </w:r>
            <w:r w:rsidR="0084331A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156 754,48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–143 799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-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579 550,50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-884 000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-684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4F560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87 149,3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 2021 г. -</w:t>
            </w:r>
            <w:r w:rsidR="0084331A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156 754,48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A44374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–143 799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-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579 550,50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-884 00</w:t>
            </w:r>
            <w:r w:rsidR="008D64B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2020 г. 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</w:rPr>
              <w:t>–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0</w:t>
            </w: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2021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2023 г. – 0</w:t>
            </w:r>
          </w:p>
          <w:p w:rsidR="001F5C43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6C19D4" w:rsidRPr="0022758A" w:rsidRDefault="006C19D4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2024 г. – 0</w:t>
            </w:r>
          </w:p>
          <w:p w:rsidR="001F5C43" w:rsidRPr="0022758A" w:rsidRDefault="001F5C43" w:rsidP="0084793E">
            <w:pPr>
              <w:jc w:val="both"/>
              <w:rPr>
                <w:lang w:eastAsia="ja-JP" w:bidi="fa-I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2020 г. - 0</w:t>
            </w:r>
          </w:p>
          <w:p w:rsidR="0084793E" w:rsidRPr="0022758A" w:rsidRDefault="0084793E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93E" w:rsidRPr="0022758A" w:rsidRDefault="0084793E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58A">
              <w:rPr>
                <w:rFonts w:ascii="Times New Roman" w:hAnsi="Times New Roman" w:cs="Times New Roman"/>
                <w:sz w:val="24"/>
                <w:szCs w:val="24"/>
              </w:rPr>
              <w:t>2021 г. – 0</w:t>
            </w: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2023 г. – 0</w:t>
            </w:r>
          </w:p>
          <w:p w:rsidR="001F5C43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6C19D4" w:rsidRPr="0022758A" w:rsidRDefault="006C19D4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2024 г. – 0</w:t>
            </w: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2730F0">
            <w:pPr>
              <w:pStyle w:val="a3"/>
              <w:jc w:val="center"/>
            </w:pPr>
            <w:r>
              <w:t>Организован разносторонний и полноценный досуг молодежи, разработаны и апробированы новые формы культурно-досуговой деятельности</w:t>
            </w:r>
          </w:p>
        </w:tc>
      </w:tr>
      <w:tr w:rsidR="00DA2A4A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DA2A4A" w:rsidRDefault="00DA2A4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087B6F" w:rsidRDefault="00DA2A4A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в каникулярное время в разновозрастных отрядах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087B6F" w:rsidRDefault="00F97AD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«МКБО»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DA2A4A" w:rsidRDefault="00DA2A4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ку</w:t>
            </w:r>
            <w:r w:rsidR="002730F0">
              <w:rPr>
                <w:rFonts w:ascii="Times New Roman" w:hAnsi="Times New Roman"/>
                <w:sz w:val="24"/>
                <w:szCs w:val="24"/>
              </w:rPr>
              <w:t>льтуры, туризма, спорта и молодё</w:t>
            </w:r>
            <w:r>
              <w:rPr>
                <w:rFonts w:ascii="Times New Roman" w:hAnsi="Times New Roman"/>
                <w:sz w:val="24"/>
                <w:szCs w:val="24"/>
              </w:rPr>
              <w:t>жи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- 86 862,93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91 607,49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 г. –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 89 470,83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–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212 700,00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103E41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2024 г. – 89 471,00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-0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DA2A4A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86 862,93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91 607,49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–89 470,83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212 700,00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103E41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2024 г. -89 471,00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 xml:space="preserve">2019 г. – 0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2020 г. - </w:t>
            </w:r>
            <w:r w:rsidR="00DA2A4A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3 474,52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- 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5 715,49</w:t>
            </w:r>
          </w:p>
          <w:p w:rsidR="00DA2A4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6C19D4" w:rsidRPr="0022758A" w:rsidRDefault="006C19D4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– 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3 578,83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–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8 508,00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03E41" w:rsidRDefault="00103E41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103E41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2024 г. – 3 579,00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 xml:space="preserve">2019 г. – 0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DA2A4A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83388,41</w:t>
            </w: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85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892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 г. –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85 892,0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– </w:t>
            </w:r>
            <w:r w:rsidR="006C19D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204 192,00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103E41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2024 г. – 85 892,00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 xml:space="preserve">2019 г. – 0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– 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– 0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– 0 </w:t>
            </w:r>
          </w:p>
          <w:p w:rsidR="00DA2A4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4552E" w:rsidRPr="0022758A" w:rsidRDefault="00D4552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0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4552E" w:rsidRDefault="00D4552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 xml:space="preserve">2024 г. – 0 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A4A" w:rsidRPr="00DA2A4A" w:rsidRDefault="00DA2A4A" w:rsidP="002730F0">
            <w:pPr>
              <w:pStyle w:val="a3"/>
              <w:jc w:val="center"/>
            </w:pPr>
            <w:r>
              <w:lastRenderedPageBreak/>
              <w:t>Привлечение студентов профессиональных образовательных организаций и организаций высшего и среднего образования, принимаем</w:t>
            </w:r>
            <w:r>
              <w:lastRenderedPageBreak/>
              <w:t>ые на работу в разновозрастные отряды</w:t>
            </w:r>
          </w:p>
        </w:tc>
      </w:tr>
      <w:tr w:rsidR="0079560A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Default="0079560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Default="0079560A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(реконструкция) культурно-досуговых организаций  клубного типа на территориях сельских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Default="0079560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Админи-страция Красно-сельского муници-пальногорайона</w:t>
            </w:r>
            <w:r w:rsidR="002730F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97AD3" w:rsidRDefault="00F97AD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4EFC" w:rsidRDefault="00F97AD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«МКБО»</w:t>
            </w:r>
          </w:p>
          <w:p w:rsidR="002A5F0A" w:rsidRDefault="002A5F0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5F0A" w:rsidRDefault="002A5F0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«РемСтройСервис» Красносельского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 w:rsidR="0079560A">
              <w:rPr>
                <w:rFonts w:ascii="Times New Roman" w:hAnsi="Times New Roman"/>
                <w:sz w:val="24"/>
                <w:szCs w:val="24"/>
              </w:rPr>
              <w:t>ция Красносельско-гомуниципально-го района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C4EFC" w:rsidRDefault="00CC4EFC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культуры, туризма, спорта и молодёжи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38 713 470,34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DF5C21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– </w:t>
            </w:r>
            <w:r w:rsidR="002A5F0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0 000 000,00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–38 713 470,34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2A5F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– 3</w:t>
            </w:r>
            <w:r w:rsidR="00DF5C21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0 000 000,00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–2 916 770,34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2A5F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– 3</w:t>
            </w:r>
            <w:r w:rsidR="00DF5C21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0 000 000,00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   1 789 700,0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660935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–34 007000,0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660935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560A" w:rsidRDefault="0079560A" w:rsidP="002730F0">
            <w:pPr>
              <w:pStyle w:val="a3"/>
              <w:jc w:val="center"/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2A5F0A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20</w:t>
            </w:r>
            <w:r w:rsidR="00F564C8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7</w:t>
            </w:r>
            <w:r w:rsidR="00AE163B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679 265,82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2A5F0A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20</w:t>
            </w:r>
            <w:r w:rsidR="00F564C8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7</w:t>
            </w:r>
            <w:r w:rsidR="00AE163B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679 265,82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552CBE" w:rsidRDefault="002A5F0A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16</w:t>
            </w:r>
            <w:r w:rsidR="00F564C8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7 326 665,36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F341E8" w:rsidRDefault="00D63E88" w:rsidP="00F564C8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</w:t>
            </w:r>
            <w:r w:rsidR="00AE163B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617 289,18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087B6F" w:rsidRDefault="007B69F6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3</w:t>
            </w:r>
            <w:r w:rsidR="00564840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7</w:t>
            </w:r>
            <w:r w:rsidR="00103E41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7</w:t>
            </w:r>
            <w:r w:rsidR="00515293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35 311,28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sz w:val="24"/>
                <w:szCs w:val="24"/>
              </w:rPr>
              <w:t>В ТОМ ЧИСЛЕ ПО ГОДАМ: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17 904</w:t>
            </w:r>
            <w:r w:rsidR="007B69F6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607</w:t>
            </w:r>
            <w:r w:rsidR="007B69F6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17 904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607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17 012 501,74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F341E8" w:rsidRDefault="00F564C8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42 105,</w:t>
            </w:r>
            <w:r w:rsidR="001F5C43" w:rsidRPr="00F341E8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850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000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sz w:val="24"/>
                <w:szCs w:val="24"/>
              </w:rPr>
              <w:t>2020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3A4AE3" w:rsidRDefault="008C5747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17 518 255,8</w:t>
            </w:r>
            <w:r w:rsidR="00BF7F45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8C5747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17 518 255,8</w:t>
            </w:r>
            <w:r w:rsidR="00BF7F45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8C5747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16 908 551,6</w:t>
            </w:r>
            <w:r w:rsidR="00BF7F45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3A4AE3" w:rsidRDefault="001F2B20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109704,2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3A4AE3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500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000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sz w:val="24"/>
                <w:szCs w:val="24"/>
              </w:rPr>
              <w:t>2021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5C5224" w:rsidRDefault="00D63E88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62 016 977,00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D63E88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62 016 977,00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5C5224" w:rsidRDefault="00D63E88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25 397 585</w:t>
            </w:r>
            <w:r w:rsidR="004029AA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5C5224" w:rsidRDefault="00D63E88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1 912 433,</w:t>
            </w:r>
            <w:r w:rsidR="004029AA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3A4AE3" w:rsidRDefault="004029AA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34 706 959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55F60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Default="00A44374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21 925 975,00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Default="00A44374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21 925 975,00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C7940" w:rsidRDefault="00D4552E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21 840 083,00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42FAC" w:rsidRDefault="00D4552E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85 892,00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Default="004029AA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55F60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564840" w:rsidRDefault="006C19D4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22 467 446,00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564840" w:rsidRDefault="006C19D4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22 467 446,00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C7940" w:rsidRDefault="006C19D4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21 119 944,00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42FAC" w:rsidRDefault="006C19D4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319 137,28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Default="005D016A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1028364,72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55F60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2024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C7940" w:rsidRDefault="002A5F0A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6</w:t>
            </w:r>
            <w:r w:rsidR="00515293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5</w:t>
            </w:r>
            <w:r w:rsidR="00AE163B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846 005,00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C7940" w:rsidRDefault="002A5F0A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6</w:t>
            </w:r>
            <w:r w:rsidR="00515293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5</w:t>
            </w:r>
            <w:r w:rsidR="00AE163B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846 005,00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C7940" w:rsidRDefault="002A5F0A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6</w:t>
            </w:r>
            <w:r w:rsidR="001F5C43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5 048</w:t>
            </w:r>
            <w:r w:rsidR="000C7940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</w:t>
            </w:r>
            <w:r w:rsidR="001F5C43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00</w:t>
            </w:r>
            <w:r w:rsidR="001F5C43" w:rsidRPr="00087B6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</w:t>
            </w:r>
            <w:r w:rsidR="000C7940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42FAC" w:rsidRDefault="00103E41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148 014,44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Default="00103E41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6</w:t>
            </w:r>
            <w:r w:rsidR="00DF5C21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49 987,56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</w:tbl>
    <w:p w:rsidR="004809B9" w:rsidRPr="00324397" w:rsidRDefault="004809B9" w:rsidP="00995F4B">
      <w:pPr>
        <w:jc w:val="both"/>
        <w:rPr>
          <w:b/>
          <w:bCs/>
          <w:sz w:val="28"/>
          <w:szCs w:val="28"/>
        </w:rPr>
      </w:pPr>
    </w:p>
    <w:p w:rsidR="000215B9" w:rsidRDefault="000215B9" w:rsidP="007B5EBA">
      <w:pPr>
        <w:rPr>
          <w:b/>
          <w:bCs/>
          <w:color w:val="FF0000"/>
          <w:sz w:val="28"/>
          <w:szCs w:val="28"/>
        </w:rPr>
      </w:pPr>
    </w:p>
    <w:p w:rsidR="000215B9" w:rsidRDefault="000215B9" w:rsidP="007B5EBA">
      <w:pPr>
        <w:rPr>
          <w:b/>
          <w:bCs/>
          <w:color w:val="FF0000"/>
          <w:sz w:val="28"/>
          <w:szCs w:val="28"/>
        </w:rPr>
        <w:sectPr w:rsidR="000215B9" w:rsidSect="00E81FE2">
          <w:pgSz w:w="16838" w:h="11906" w:orient="landscape"/>
          <w:pgMar w:top="851" w:right="1134" w:bottom="992" w:left="851" w:header="709" w:footer="709" w:gutter="0"/>
          <w:cols w:space="708"/>
          <w:docGrid w:linePitch="360"/>
        </w:sectPr>
      </w:pPr>
    </w:p>
    <w:p w:rsidR="008863F2" w:rsidRDefault="00A365C1" w:rsidP="00A365C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6</w:t>
      </w:r>
      <w:r w:rsidR="008863F2" w:rsidRPr="009C5243">
        <w:rPr>
          <w:b/>
          <w:color w:val="000000"/>
          <w:sz w:val="28"/>
          <w:szCs w:val="28"/>
        </w:rPr>
        <w:t xml:space="preserve">. </w:t>
      </w:r>
      <w:r w:rsidR="008863F2">
        <w:rPr>
          <w:b/>
          <w:color w:val="000000"/>
          <w:sz w:val="28"/>
          <w:szCs w:val="28"/>
        </w:rPr>
        <w:t xml:space="preserve">Сводные </w:t>
      </w:r>
      <w:r w:rsidR="008863F2" w:rsidRPr="009C5243">
        <w:rPr>
          <w:b/>
          <w:color w:val="000000"/>
          <w:sz w:val="28"/>
          <w:szCs w:val="28"/>
        </w:rPr>
        <w:t>показатели муниципальных услуг (выполнение работ)  по этапам реализации подпрограммы</w:t>
      </w:r>
    </w:p>
    <w:p w:rsidR="00A365C1" w:rsidRDefault="008863F2" w:rsidP="00A365C1">
      <w:pPr>
        <w:jc w:val="center"/>
        <w:rPr>
          <w:b/>
          <w:sz w:val="28"/>
          <w:szCs w:val="28"/>
        </w:rPr>
      </w:pPr>
      <w:r w:rsidRPr="008802F9">
        <w:rPr>
          <w:b/>
          <w:sz w:val="28"/>
          <w:szCs w:val="28"/>
        </w:rPr>
        <w:t>«Развитие учреждений культурно-досугового типа</w:t>
      </w:r>
      <w:r w:rsidR="00A365C1">
        <w:rPr>
          <w:b/>
          <w:sz w:val="28"/>
          <w:szCs w:val="28"/>
        </w:rPr>
        <w:t xml:space="preserve"> на территории Красносельского</w:t>
      </w:r>
    </w:p>
    <w:p w:rsidR="008863F2" w:rsidRPr="008802F9" w:rsidRDefault="00A365C1" w:rsidP="00A365C1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="008863F2" w:rsidRPr="008802F9">
        <w:rPr>
          <w:b/>
          <w:sz w:val="28"/>
          <w:szCs w:val="28"/>
        </w:rPr>
        <w:t>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134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B71213" w:rsidRPr="00B71213" w:rsidTr="00B71213">
        <w:tc>
          <w:tcPr>
            <w:tcW w:w="1668" w:type="dxa"/>
            <w:vMerge w:val="restart"/>
            <w:vAlign w:val="center"/>
          </w:tcPr>
          <w:p w:rsidR="00B71213" w:rsidRPr="00B71213" w:rsidRDefault="00B71213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7087" w:type="dxa"/>
            <w:gridSpan w:val="7"/>
            <w:vAlign w:val="center"/>
          </w:tcPr>
          <w:p w:rsidR="00B71213" w:rsidRPr="00B71213" w:rsidRDefault="00B71213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Значение показателя объёма услуги</w:t>
            </w:r>
          </w:p>
        </w:tc>
        <w:tc>
          <w:tcPr>
            <w:tcW w:w="5954" w:type="dxa"/>
            <w:gridSpan w:val="6"/>
            <w:vAlign w:val="center"/>
          </w:tcPr>
          <w:p w:rsidR="00B71213" w:rsidRPr="00B71213" w:rsidRDefault="00B71213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Расходы районного бюджета на оказание муниципальной услуги, тыс. руб.</w:t>
            </w:r>
          </w:p>
        </w:tc>
      </w:tr>
      <w:tr w:rsidR="00B71213" w:rsidRPr="00B71213" w:rsidTr="00B71213">
        <w:trPr>
          <w:trHeight w:val="1573"/>
        </w:trPr>
        <w:tc>
          <w:tcPr>
            <w:tcW w:w="1668" w:type="dxa"/>
            <w:vMerge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254E7" w:rsidRPr="00B71213" w:rsidRDefault="00551D3F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Наименование ед. измереня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2022</w:t>
            </w:r>
            <w:r w:rsidR="00551D3F" w:rsidRPr="00B71213">
              <w:rPr>
                <w:rFonts w:cs="Calibri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2023</w:t>
            </w:r>
            <w:r w:rsidR="00551D3F" w:rsidRPr="00B71213">
              <w:rPr>
                <w:rFonts w:cs="Calibri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2024</w:t>
            </w:r>
            <w:r w:rsidR="00551D3F" w:rsidRPr="00B71213">
              <w:rPr>
                <w:rFonts w:cs="Calibri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2022</w:t>
            </w:r>
            <w:r w:rsidR="00551D3F" w:rsidRPr="00B71213">
              <w:rPr>
                <w:rFonts w:cs="Calibri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2023</w:t>
            </w:r>
            <w:r w:rsidR="00551D3F" w:rsidRPr="00B71213">
              <w:rPr>
                <w:rFonts w:cs="Calibri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2024</w:t>
            </w:r>
            <w:r w:rsidR="00551D3F" w:rsidRPr="00B71213">
              <w:rPr>
                <w:rFonts w:cs="Calibri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71213" w:rsidRPr="00B71213" w:rsidTr="00B71213">
        <w:tc>
          <w:tcPr>
            <w:tcW w:w="1668" w:type="dxa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Проведение культурно- массовых мероприятий</w:t>
            </w:r>
          </w:p>
        </w:tc>
        <w:tc>
          <w:tcPr>
            <w:tcW w:w="1134" w:type="dxa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Количество мероприятий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3550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3</w:t>
            </w:r>
            <w:r w:rsidR="00B71213">
              <w:rPr>
                <w:rFonts w:cs="Calibri"/>
                <w:color w:val="000000"/>
                <w:sz w:val="24"/>
                <w:szCs w:val="24"/>
              </w:rPr>
              <w:t xml:space="preserve"> 58</w:t>
            </w:r>
            <w:r w:rsidRPr="00B71213"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3</w:t>
            </w:r>
            <w:r w:rsidR="00B71213">
              <w:rPr>
                <w:rFonts w:cs="Calibri"/>
                <w:color w:val="000000"/>
                <w:sz w:val="24"/>
                <w:szCs w:val="24"/>
              </w:rPr>
              <w:t xml:space="preserve"> 621</w:t>
            </w:r>
          </w:p>
        </w:tc>
        <w:tc>
          <w:tcPr>
            <w:tcW w:w="993" w:type="dxa"/>
            <w:vAlign w:val="center"/>
          </w:tcPr>
          <w:p w:rsidR="005254E7" w:rsidRPr="00B71213" w:rsidRDefault="00B71213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3 657</w:t>
            </w:r>
          </w:p>
        </w:tc>
        <w:tc>
          <w:tcPr>
            <w:tcW w:w="992" w:type="dxa"/>
            <w:vAlign w:val="center"/>
          </w:tcPr>
          <w:p w:rsidR="005254E7" w:rsidRPr="00B71213" w:rsidRDefault="00551D3F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3</w:t>
            </w:r>
            <w:r w:rsidR="00B71213">
              <w:rPr>
                <w:rFonts w:cs="Calibri"/>
                <w:color w:val="000000"/>
                <w:sz w:val="24"/>
                <w:szCs w:val="24"/>
              </w:rPr>
              <w:t xml:space="preserve"> 692</w:t>
            </w:r>
          </w:p>
        </w:tc>
        <w:tc>
          <w:tcPr>
            <w:tcW w:w="992" w:type="dxa"/>
            <w:vAlign w:val="center"/>
          </w:tcPr>
          <w:p w:rsidR="005254E7" w:rsidRPr="00B71213" w:rsidRDefault="00551D3F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3</w:t>
            </w:r>
            <w:r w:rsidR="00B71213">
              <w:rPr>
                <w:rFonts w:cs="Calibri"/>
                <w:color w:val="000000"/>
                <w:sz w:val="24"/>
                <w:szCs w:val="24"/>
              </w:rPr>
              <w:t xml:space="preserve"> 728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842</w:t>
            </w:r>
            <w:r w:rsidR="005254E7" w:rsidRPr="00B71213">
              <w:rPr>
                <w:rFonts w:cs="Calibri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5254E7" w:rsidRPr="001B384C" w:rsidRDefault="005254E7" w:rsidP="00B71213">
            <w:pPr>
              <w:jc w:val="center"/>
              <w:rPr>
                <w:rFonts w:cs="Calibri"/>
                <w:sz w:val="24"/>
                <w:szCs w:val="24"/>
              </w:rPr>
            </w:pPr>
            <w:r w:rsidRPr="001B384C">
              <w:rPr>
                <w:rFonts w:cs="Calibri"/>
                <w:sz w:val="24"/>
                <w:szCs w:val="24"/>
              </w:rPr>
              <w:t>884,1</w:t>
            </w:r>
          </w:p>
        </w:tc>
        <w:tc>
          <w:tcPr>
            <w:tcW w:w="992" w:type="dxa"/>
            <w:vAlign w:val="center"/>
          </w:tcPr>
          <w:p w:rsidR="005254E7" w:rsidRPr="001B384C" w:rsidRDefault="005254E7" w:rsidP="00B71213">
            <w:pPr>
              <w:jc w:val="center"/>
              <w:rPr>
                <w:rFonts w:cs="Calibri"/>
                <w:sz w:val="24"/>
                <w:szCs w:val="24"/>
              </w:rPr>
            </w:pPr>
            <w:r w:rsidRPr="001B384C">
              <w:rPr>
                <w:rFonts w:cs="Calibri"/>
                <w:sz w:val="24"/>
                <w:szCs w:val="24"/>
              </w:rPr>
              <w:t>926,2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926,2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926,2</w:t>
            </w:r>
          </w:p>
        </w:tc>
        <w:tc>
          <w:tcPr>
            <w:tcW w:w="993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926,2</w:t>
            </w:r>
          </w:p>
        </w:tc>
      </w:tr>
      <w:tr w:rsidR="00B71213" w:rsidRPr="00B71213" w:rsidTr="00B71213">
        <w:tc>
          <w:tcPr>
            <w:tcW w:w="1668" w:type="dxa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bCs/>
                <w:color w:val="000000"/>
                <w:sz w:val="24"/>
                <w:szCs w:val="24"/>
              </w:rPr>
              <w:t>Повышение профессиональной квалификации специалистов учреждений культурно - досугового типа</w:t>
            </w:r>
          </w:p>
        </w:tc>
        <w:tc>
          <w:tcPr>
            <w:tcW w:w="1134" w:type="dxa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Количество обучающих семинаров, круглых столов</w:t>
            </w:r>
          </w:p>
        </w:tc>
        <w:tc>
          <w:tcPr>
            <w:tcW w:w="992" w:type="dxa"/>
            <w:vAlign w:val="center"/>
          </w:tcPr>
          <w:p w:rsidR="005254E7" w:rsidRPr="00B71213" w:rsidRDefault="009E7251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5254E7" w:rsidRPr="00B71213" w:rsidRDefault="009E7251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5254E7" w:rsidRPr="00B71213" w:rsidRDefault="009E7251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5254E7" w:rsidRPr="00B71213" w:rsidRDefault="009E7251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5254E7" w:rsidRPr="00B71213" w:rsidRDefault="00730CAF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5254E7" w:rsidRPr="00B71213" w:rsidRDefault="00730CAF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993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993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27,5</w:t>
            </w:r>
          </w:p>
        </w:tc>
      </w:tr>
      <w:tr w:rsidR="00B71213" w:rsidRPr="00B71213" w:rsidTr="00B71213">
        <w:tc>
          <w:tcPr>
            <w:tcW w:w="1668" w:type="dxa"/>
          </w:tcPr>
          <w:p w:rsidR="005254E7" w:rsidRPr="00B71213" w:rsidRDefault="005254E7" w:rsidP="00F87D90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5254E7" w:rsidRPr="00B71213" w:rsidRDefault="005254E7" w:rsidP="00F87D90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254E7" w:rsidRPr="001B384C" w:rsidRDefault="001B384C" w:rsidP="00B71213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1B384C">
              <w:rPr>
                <w:rFonts w:cs="Calibri"/>
                <w:b/>
                <w:sz w:val="24"/>
                <w:szCs w:val="24"/>
              </w:rPr>
              <w:t>867,0</w:t>
            </w:r>
          </w:p>
        </w:tc>
        <w:tc>
          <w:tcPr>
            <w:tcW w:w="993" w:type="dxa"/>
            <w:vAlign w:val="center"/>
          </w:tcPr>
          <w:p w:rsidR="005254E7" w:rsidRPr="001B384C" w:rsidRDefault="005254E7" w:rsidP="00B71213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1B384C">
              <w:rPr>
                <w:rFonts w:cs="Calibri"/>
                <w:b/>
                <w:sz w:val="24"/>
                <w:szCs w:val="24"/>
              </w:rPr>
              <w:t>910,4</w:t>
            </w:r>
          </w:p>
        </w:tc>
        <w:tc>
          <w:tcPr>
            <w:tcW w:w="992" w:type="dxa"/>
            <w:vAlign w:val="center"/>
          </w:tcPr>
          <w:p w:rsidR="005254E7" w:rsidRPr="001B384C" w:rsidRDefault="005254E7" w:rsidP="00B71213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1B384C">
              <w:rPr>
                <w:rFonts w:cs="Calibri"/>
                <w:b/>
                <w:sz w:val="24"/>
                <w:szCs w:val="24"/>
              </w:rPr>
              <w:t>953,7</w:t>
            </w:r>
          </w:p>
        </w:tc>
        <w:tc>
          <w:tcPr>
            <w:tcW w:w="992" w:type="dxa"/>
            <w:vAlign w:val="center"/>
          </w:tcPr>
          <w:p w:rsidR="005254E7" w:rsidRPr="001B384C" w:rsidRDefault="00551D3F" w:rsidP="00B71213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1B384C">
              <w:rPr>
                <w:rFonts w:cs="Calibri"/>
                <w:b/>
                <w:sz w:val="24"/>
                <w:szCs w:val="24"/>
              </w:rPr>
              <w:t>953,7</w:t>
            </w:r>
          </w:p>
        </w:tc>
        <w:tc>
          <w:tcPr>
            <w:tcW w:w="992" w:type="dxa"/>
            <w:vAlign w:val="center"/>
          </w:tcPr>
          <w:p w:rsidR="005254E7" w:rsidRPr="001B384C" w:rsidRDefault="00551D3F" w:rsidP="00B71213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1B384C">
              <w:rPr>
                <w:rFonts w:cs="Calibri"/>
                <w:b/>
                <w:sz w:val="24"/>
                <w:szCs w:val="24"/>
              </w:rPr>
              <w:t>953,7</w:t>
            </w:r>
          </w:p>
        </w:tc>
        <w:tc>
          <w:tcPr>
            <w:tcW w:w="993" w:type="dxa"/>
            <w:vAlign w:val="center"/>
          </w:tcPr>
          <w:p w:rsidR="005254E7" w:rsidRPr="001B384C" w:rsidRDefault="00551D3F" w:rsidP="00B71213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1B384C">
              <w:rPr>
                <w:rFonts w:cs="Calibri"/>
                <w:b/>
                <w:sz w:val="24"/>
                <w:szCs w:val="24"/>
              </w:rPr>
              <w:t>953,7</w:t>
            </w:r>
          </w:p>
        </w:tc>
      </w:tr>
    </w:tbl>
    <w:p w:rsidR="008863F2" w:rsidRDefault="008863F2" w:rsidP="00D824A7">
      <w:pPr>
        <w:jc w:val="both"/>
        <w:rPr>
          <w:b/>
          <w:bCs/>
          <w:sz w:val="28"/>
          <w:szCs w:val="28"/>
        </w:rPr>
      </w:pPr>
    </w:p>
    <w:p w:rsidR="00D824A7" w:rsidRPr="00D824A7" w:rsidRDefault="00D824A7" w:rsidP="009502E4">
      <w:pPr>
        <w:widowControl/>
        <w:autoSpaceDE/>
        <w:autoSpaceDN/>
        <w:adjustRightInd/>
        <w:ind w:left="34"/>
        <w:rPr>
          <w:sz w:val="28"/>
          <w:szCs w:val="28"/>
        </w:rPr>
      </w:pPr>
    </w:p>
    <w:sectPr w:rsidR="00D824A7" w:rsidRPr="00D824A7" w:rsidSect="00E81FE2">
      <w:pgSz w:w="16838" w:h="11906" w:orient="landscape"/>
      <w:pgMar w:top="851" w:right="1134" w:bottom="99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48C" w:rsidRDefault="0007348C" w:rsidP="00BB6466">
      <w:r>
        <w:separator/>
      </w:r>
    </w:p>
  </w:endnote>
  <w:endnote w:type="continuationSeparator" w:id="1">
    <w:p w:rsidR="0007348C" w:rsidRDefault="0007348C" w:rsidP="00BB6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48C" w:rsidRDefault="0007348C" w:rsidP="00BB6466">
      <w:r>
        <w:separator/>
      </w:r>
    </w:p>
  </w:footnote>
  <w:footnote w:type="continuationSeparator" w:id="1">
    <w:p w:rsidR="0007348C" w:rsidRDefault="0007348C" w:rsidP="00BB64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3753"/>
    <w:multiLevelType w:val="hybridMultilevel"/>
    <w:tmpl w:val="E542DAD0"/>
    <w:lvl w:ilvl="0" w:tplc="EE2A7158">
      <w:start w:val="1"/>
      <w:numFmt w:val="decimal"/>
      <w:lvlText w:val="%1."/>
      <w:lvlJc w:val="left"/>
      <w:pPr>
        <w:ind w:left="4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1">
    <w:nsid w:val="298F0B7F"/>
    <w:multiLevelType w:val="hybridMultilevel"/>
    <w:tmpl w:val="56BA9A2C"/>
    <w:lvl w:ilvl="0" w:tplc="F8B00B92">
      <w:start w:val="1"/>
      <w:numFmt w:val="decimal"/>
      <w:lvlText w:val="%1)"/>
      <w:lvlJc w:val="left"/>
      <w:pPr>
        <w:ind w:left="4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">
    <w:nsid w:val="3FDD4AB9"/>
    <w:multiLevelType w:val="hybridMultilevel"/>
    <w:tmpl w:val="24F4F884"/>
    <w:lvl w:ilvl="0" w:tplc="D1509896">
      <w:start w:val="1"/>
      <w:numFmt w:val="decimal"/>
      <w:lvlText w:val="%1."/>
      <w:lvlJc w:val="left"/>
      <w:pPr>
        <w:ind w:left="990" w:hanging="6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8F7A1F"/>
    <w:multiLevelType w:val="multilevel"/>
    <w:tmpl w:val="8DE4CB02"/>
    <w:lvl w:ilvl="0">
      <w:start w:val="3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2.%2."/>
      <w:lvlJc w:val="left"/>
      <w:pPr>
        <w:tabs>
          <w:tab w:val="num" w:pos="1470"/>
        </w:tabs>
        <w:ind w:left="1470" w:hanging="795"/>
      </w:pPr>
      <w:rPr>
        <w:rFonts w:cs="Times New Roman" w:hint="default"/>
      </w:rPr>
    </w:lvl>
    <w:lvl w:ilvl="2">
      <w:start w:val="1"/>
      <w:numFmt w:val="decimal"/>
      <w:lvlText w:val="2.%2.%3."/>
      <w:lvlJc w:val="left"/>
      <w:pPr>
        <w:tabs>
          <w:tab w:val="num" w:pos="2145"/>
        </w:tabs>
        <w:ind w:left="2145" w:hanging="7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5"/>
        </w:tabs>
        <w:ind w:left="31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815"/>
        </w:tabs>
        <w:ind w:left="48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0"/>
        </w:tabs>
        <w:ind w:left="54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65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2160"/>
      </w:pPr>
      <w:rPr>
        <w:rFonts w:cs="Times New Roman" w:hint="default"/>
      </w:rPr>
    </w:lvl>
  </w:abstractNum>
  <w:abstractNum w:abstractNumId="4">
    <w:nsid w:val="66163473"/>
    <w:multiLevelType w:val="hybridMultilevel"/>
    <w:tmpl w:val="ECDC536C"/>
    <w:lvl w:ilvl="0" w:tplc="CA4C3A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6A4F274F"/>
    <w:multiLevelType w:val="hybridMultilevel"/>
    <w:tmpl w:val="E0BAD212"/>
    <w:lvl w:ilvl="0" w:tplc="10501F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A76F8C"/>
    <w:multiLevelType w:val="hybridMultilevel"/>
    <w:tmpl w:val="56BA9A2C"/>
    <w:lvl w:ilvl="0" w:tplc="F8B00B92">
      <w:start w:val="1"/>
      <w:numFmt w:val="decimal"/>
      <w:lvlText w:val="%1)"/>
      <w:lvlJc w:val="left"/>
      <w:pPr>
        <w:ind w:left="4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7">
    <w:nsid w:val="73C51F38"/>
    <w:multiLevelType w:val="hybridMultilevel"/>
    <w:tmpl w:val="56BA9A2C"/>
    <w:lvl w:ilvl="0" w:tplc="F8B00B92">
      <w:start w:val="1"/>
      <w:numFmt w:val="decimal"/>
      <w:lvlText w:val="%1)"/>
      <w:lvlJc w:val="left"/>
      <w:pPr>
        <w:ind w:left="4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oNotHyphenateCaps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1DEC"/>
    <w:rsid w:val="00011302"/>
    <w:rsid w:val="00011C45"/>
    <w:rsid w:val="00012C81"/>
    <w:rsid w:val="0001407D"/>
    <w:rsid w:val="00015458"/>
    <w:rsid w:val="00016735"/>
    <w:rsid w:val="000215B9"/>
    <w:rsid w:val="000310D3"/>
    <w:rsid w:val="00036687"/>
    <w:rsid w:val="000374B1"/>
    <w:rsid w:val="000401C8"/>
    <w:rsid w:val="00067117"/>
    <w:rsid w:val="000701FF"/>
    <w:rsid w:val="0007348C"/>
    <w:rsid w:val="000754E2"/>
    <w:rsid w:val="00077F24"/>
    <w:rsid w:val="00086FAC"/>
    <w:rsid w:val="00095344"/>
    <w:rsid w:val="00097225"/>
    <w:rsid w:val="000A1886"/>
    <w:rsid w:val="000A4182"/>
    <w:rsid w:val="000B216C"/>
    <w:rsid w:val="000B5B44"/>
    <w:rsid w:val="000C52AD"/>
    <w:rsid w:val="000C75CD"/>
    <w:rsid w:val="000C7940"/>
    <w:rsid w:val="000D18B6"/>
    <w:rsid w:val="000E08CD"/>
    <w:rsid w:val="000E17ED"/>
    <w:rsid w:val="000F3916"/>
    <w:rsid w:val="00100851"/>
    <w:rsid w:val="0010336A"/>
    <w:rsid w:val="00103E41"/>
    <w:rsid w:val="0012030E"/>
    <w:rsid w:val="00122777"/>
    <w:rsid w:val="00124E9B"/>
    <w:rsid w:val="001320A2"/>
    <w:rsid w:val="001357D2"/>
    <w:rsid w:val="001414DD"/>
    <w:rsid w:val="0014420B"/>
    <w:rsid w:val="00145750"/>
    <w:rsid w:val="00146374"/>
    <w:rsid w:val="00153C79"/>
    <w:rsid w:val="001639D7"/>
    <w:rsid w:val="00164505"/>
    <w:rsid w:val="0017085A"/>
    <w:rsid w:val="00172603"/>
    <w:rsid w:val="00173F52"/>
    <w:rsid w:val="00175F17"/>
    <w:rsid w:val="001779D6"/>
    <w:rsid w:val="00182109"/>
    <w:rsid w:val="00182C5C"/>
    <w:rsid w:val="0018678F"/>
    <w:rsid w:val="00191370"/>
    <w:rsid w:val="00195DA3"/>
    <w:rsid w:val="001A1D13"/>
    <w:rsid w:val="001A577F"/>
    <w:rsid w:val="001A76AA"/>
    <w:rsid w:val="001A7750"/>
    <w:rsid w:val="001B384C"/>
    <w:rsid w:val="001B7C90"/>
    <w:rsid w:val="001C28D7"/>
    <w:rsid w:val="001C5D24"/>
    <w:rsid w:val="001D4177"/>
    <w:rsid w:val="001D61FF"/>
    <w:rsid w:val="001F0E3E"/>
    <w:rsid w:val="001F2B20"/>
    <w:rsid w:val="001F5C43"/>
    <w:rsid w:val="001F5C89"/>
    <w:rsid w:val="001F7FBB"/>
    <w:rsid w:val="00204834"/>
    <w:rsid w:val="00207EAF"/>
    <w:rsid w:val="00223643"/>
    <w:rsid w:val="0022758A"/>
    <w:rsid w:val="002311CA"/>
    <w:rsid w:val="00236322"/>
    <w:rsid w:val="00242F2E"/>
    <w:rsid w:val="00255B85"/>
    <w:rsid w:val="00257452"/>
    <w:rsid w:val="00261D98"/>
    <w:rsid w:val="00263B03"/>
    <w:rsid w:val="00264C52"/>
    <w:rsid w:val="00265F58"/>
    <w:rsid w:val="00266AAA"/>
    <w:rsid w:val="002730F0"/>
    <w:rsid w:val="00274F86"/>
    <w:rsid w:val="002773EF"/>
    <w:rsid w:val="00292614"/>
    <w:rsid w:val="00294F2B"/>
    <w:rsid w:val="00295C9F"/>
    <w:rsid w:val="002A25A6"/>
    <w:rsid w:val="002A40D5"/>
    <w:rsid w:val="002A5F0A"/>
    <w:rsid w:val="002B40C2"/>
    <w:rsid w:val="002C2496"/>
    <w:rsid w:val="002C310A"/>
    <w:rsid w:val="002C34AA"/>
    <w:rsid w:val="002E17F5"/>
    <w:rsid w:val="00312458"/>
    <w:rsid w:val="00312FB6"/>
    <w:rsid w:val="00314D41"/>
    <w:rsid w:val="00320FFA"/>
    <w:rsid w:val="00324397"/>
    <w:rsid w:val="0033692F"/>
    <w:rsid w:val="003378DD"/>
    <w:rsid w:val="00341460"/>
    <w:rsid w:val="00342AA1"/>
    <w:rsid w:val="00342B25"/>
    <w:rsid w:val="003438B6"/>
    <w:rsid w:val="00346B42"/>
    <w:rsid w:val="00354A6C"/>
    <w:rsid w:val="00357C29"/>
    <w:rsid w:val="0036618C"/>
    <w:rsid w:val="003670FB"/>
    <w:rsid w:val="003715B2"/>
    <w:rsid w:val="00371E5F"/>
    <w:rsid w:val="003734FC"/>
    <w:rsid w:val="00382806"/>
    <w:rsid w:val="00384C03"/>
    <w:rsid w:val="0038652F"/>
    <w:rsid w:val="003932E6"/>
    <w:rsid w:val="003934E0"/>
    <w:rsid w:val="003953A3"/>
    <w:rsid w:val="00395816"/>
    <w:rsid w:val="003B6197"/>
    <w:rsid w:val="003C2948"/>
    <w:rsid w:val="003C57D9"/>
    <w:rsid w:val="003D1CA6"/>
    <w:rsid w:val="003D46D2"/>
    <w:rsid w:val="003F0236"/>
    <w:rsid w:val="003F06B0"/>
    <w:rsid w:val="003F7427"/>
    <w:rsid w:val="00400E6A"/>
    <w:rsid w:val="004029AA"/>
    <w:rsid w:val="00407077"/>
    <w:rsid w:val="00407541"/>
    <w:rsid w:val="004118DF"/>
    <w:rsid w:val="00413266"/>
    <w:rsid w:val="00414DF4"/>
    <w:rsid w:val="004214E9"/>
    <w:rsid w:val="00422F63"/>
    <w:rsid w:val="004255DC"/>
    <w:rsid w:val="0042610B"/>
    <w:rsid w:val="00440B98"/>
    <w:rsid w:val="00440EB8"/>
    <w:rsid w:val="00445084"/>
    <w:rsid w:val="00461DB1"/>
    <w:rsid w:val="004706E7"/>
    <w:rsid w:val="00472406"/>
    <w:rsid w:val="004738DF"/>
    <w:rsid w:val="0047590B"/>
    <w:rsid w:val="00476F77"/>
    <w:rsid w:val="00476FA2"/>
    <w:rsid w:val="00477189"/>
    <w:rsid w:val="00477FBF"/>
    <w:rsid w:val="004809B9"/>
    <w:rsid w:val="00480ED8"/>
    <w:rsid w:val="004819BB"/>
    <w:rsid w:val="00484503"/>
    <w:rsid w:val="0048492D"/>
    <w:rsid w:val="00487965"/>
    <w:rsid w:val="00493BD1"/>
    <w:rsid w:val="004A00F3"/>
    <w:rsid w:val="004A0261"/>
    <w:rsid w:val="004A5D21"/>
    <w:rsid w:val="004B06D7"/>
    <w:rsid w:val="004C1581"/>
    <w:rsid w:val="004C7570"/>
    <w:rsid w:val="004D3C1E"/>
    <w:rsid w:val="004D6CDE"/>
    <w:rsid w:val="004E219E"/>
    <w:rsid w:val="004E54DE"/>
    <w:rsid w:val="004F0B94"/>
    <w:rsid w:val="004F2C7A"/>
    <w:rsid w:val="004F3231"/>
    <w:rsid w:val="004F5603"/>
    <w:rsid w:val="00502954"/>
    <w:rsid w:val="00505336"/>
    <w:rsid w:val="00507F5F"/>
    <w:rsid w:val="00512F45"/>
    <w:rsid w:val="00515293"/>
    <w:rsid w:val="00524BAD"/>
    <w:rsid w:val="005254E7"/>
    <w:rsid w:val="005325BF"/>
    <w:rsid w:val="00535C8B"/>
    <w:rsid w:val="00550ECA"/>
    <w:rsid w:val="00551D3F"/>
    <w:rsid w:val="00560EF2"/>
    <w:rsid w:val="0056476C"/>
    <w:rsid w:val="00564840"/>
    <w:rsid w:val="00564D58"/>
    <w:rsid w:val="00565809"/>
    <w:rsid w:val="005673CA"/>
    <w:rsid w:val="00572262"/>
    <w:rsid w:val="00572579"/>
    <w:rsid w:val="00573DA7"/>
    <w:rsid w:val="00591259"/>
    <w:rsid w:val="005A1FAE"/>
    <w:rsid w:val="005B3258"/>
    <w:rsid w:val="005B6CFC"/>
    <w:rsid w:val="005C5224"/>
    <w:rsid w:val="005C68DC"/>
    <w:rsid w:val="005D016A"/>
    <w:rsid w:val="005E6717"/>
    <w:rsid w:val="005E6F6D"/>
    <w:rsid w:val="005E741C"/>
    <w:rsid w:val="005F7129"/>
    <w:rsid w:val="00613FB9"/>
    <w:rsid w:val="00616306"/>
    <w:rsid w:val="00631413"/>
    <w:rsid w:val="00632EA1"/>
    <w:rsid w:val="00632F37"/>
    <w:rsid w:val="00654169"/>
    <w:rsid w:val="00654A60"/>
    <w:rsid w:val="00660935"/>
    <w:rsid w:val="0066443D"/>
    <w:rsid w:val="006659C7"/>
    <w:rsid w:val="00677F1E"/>
    <w:rsid w:val="00680218"/>
    <w:rsid w:val="00685C9C"/>
    <w:rsid w:val="0068780F"/>
    <w:rsid w:val="00693DC2"/>
    <w:rsid w:val="00694B30"/>
    <w:rsid w:val="006968B9"/>
    <w:rsid w:val="006A4CB7"/>
    <w:rsid w:val="006B52D6"/>
    <w:rsid w:val="006C19D4"/>
    <w:rsid w:val="006C3FA3"/>
    <w:rsid w:val="006C7D4A"/>
    <w:rsid w:val="006D4A80"/>
    <w:rsid w:val="006D6C8E"/>
    <w:rsid w:val="006E0A42"/>
    <w:rsid w:val="006E39E8"/>
    <w:rsid w:val="006E48D6"/>
    <w:rsid w:val="006E774D"/>
    <w:rsid w:val="006F328F"/>
    <w:rsid w:val="006F3FA7"/>
    <w:rsid w:val="006F51A9"/>
    <w:rsid w:val="007038EF"/>
    <w:rsid w:val="00705088"/>
    <w:rsid w:val="007103C9"/>
    <w:rsid w:val="00711B99"/>
    <w:rsid w:val="007143AB"/>
    <w:rsid w:val="00716C63"/>
    <w:rsid w:val="00730CAF"/>
    <w:rsid w:val="0074022F"/>
    <w:rsid w:val="0074516C"/>
    <w:rsid w:val="0074520C"/>
    <w:rsid w:val="00754999"/>
    <w:rsid w:val="00760964"/>
    <w:rsid w:val="00766DBE"/>
    <w:rsid w:val="00782342"/>
    <w:rsid w:val="0079560A"/>
    <w:rsid w:val="00797BBB"/>
    <w:rsid w:val="007B5EBA"/>
    <w:rsid w:val="007B69F6"/>
    <w:rsid w:val="007B7AE0"/>
    <w:rsid w:val="007C28B7"/>
    <w:rsid w:val="007C3BE9"/>
    <w:rsid w:val="007C7B39"/>
    <w:rsid w:val="007D6273"/>
    <w:rsid w:val="007E7889"/>
    <w:rsid w:val="007F6B65"/>
    <w:rsid w:val="008006AD"/>
    <w:rsid w:val="0080176A"/>
    <w:rsid w:val="00805BB4"/>
    <w:rsid w:val="008069CA"/>
    <w:rsid w:val="0081170A"/>
    <w:rsid w:val="00812A9A"/>
    <w:rsid w:val="00812F77"/>
    <w:rsid w:val="008139C5"/>
    <w:rsid w:val="008160F0"/>
    <w:rsid w:val="00817AB1"/>
    <w:rsid w:val="008259FF"/>
    <w:rsid w:val="0082657A"/>
    <w:rsid w:val="0082672F"/>
    <w:rsid w:val="00841D8C"/>
    <w:rsid w:val="0084331A"/>
    <w:rsid w:val="00843400"/>
    <w:rsid w:val="00843475"/>
    <w:rsid w:val="00847156"/>
    <w:rsid w:val="0084793E"/>
    <w:rsid w:val="0085088B"/>
    <w:rsid w:val="00863987"/>
    <w:rsid w:val="00866B16"/>
    <w:rsid w:val="00875B9F"/>
    <w:rsid w:val="00875FAC"/>
    <w:rsid w:val="008802F9"/>
    <w:rsid w:val="008808E2"/>
    <w:rsid w:val="008831D5"/>
    <w:rsid w:val="00885CDE"/>
    <w:rsid w:val="008863F2"/>
    <w:rsid w:val="00887982"/>
    <w:rsid w:val="00890E2A"/>
    <w:rsid w:val="00893B9A"/>
    <w:rsid w:val="008A00CD"/>
    <w:rsid w:val="008A142C"/>
    <w:rsid w:val="008A4662"/>
    <w:rsid w:val="008A792E"/>
    <w:rsid w:val="008B64F9"/>
    <w:rsid w:val="008B690B"/>
    <w:rsid w:val="008C5747"/>
    <w:rsid w:val="008D64B3"/>
    <w:rsid w:val="008E56DF"/>
    <w:rsid w:val="0090171A"/>
    <w:rsid w:val="00902634"/>
    <w:rsid w:val="0091038C"/>
    <w:rsid w:val="009144FC"/>
    <w:rsid w:val="00914859"/>
    <w:rsid w:val="00922E87"/>
    <w:rsid w:val="00923F54"/>
    <w:rsid w:val="009502E4"/>
    <w:rsid w:val="00965047"/>
    <w:rsid w:val="009712B3"/>
    <w:rsid w:val="00974FDD"/>
    <w:rsid w:val="00982D01"/>
    <w:rsid w:val="00990E47"/>
    <w:rsid w:val="0099349B"/>
    <w:rsid w:val="009935C1"/>
    <w:rsid w:val="00995F4B"/>
    <w:rsid w:val="009A5224"/>
    <w:rsid w:val="009B2137"/>
    <w:rsid w:val="009B3D73"/>
    <w:rsid w:val="009B6516"/>
    <w:rsid w:val="009C78AC"/>
    <w:rsid w:val="009D1497"/>
    <w:rsid w:val="009D3AA1"/>
    <w:rsid w:val="009D5CDC"/>
    <w:rsid w:val="009D75A8"/>
    <w:rsid w:val="009E1DEC"/>
    <w:rsid w:val="009E6EB7"/>
    <w:rsid w:val="009E7251"/>
    <w:rsid w:val="009F0428"/>
    <w:rsid w:val="009F3EB0"/>
    <w:rsid w:val="009F6CDF"/>
    <w:rsid w:val="00A01348"/>
    <w:rsid w:val="00A25498"/>
    <w:rsid w:val="00A26996"/>
    <w:rsid w:val="00A365C1"/>
    <w:rsid w:val="00A3738F"/>
    <w:rsid w:val="00A40AEB"/>
    <w:rsid w:val="00A44374"/>
    <w:rsid w:val="00A5276C"/>
    <w:rsid w:val="00A6342D"/>
    <w:rsid w:val="00A63E03"/>
    <w:rsid w:val="00A7039A"/>
    <w:rsid w:val="00A71043"/>
    <w:rsid w:val="00A8231E"/>
    <w:rsid w:val="00A85E6C"/>
    <w:rsid w:val="00A86F0F"/>
    <w:rsid w:val="00A87CBA"/>
    <w:rsid w:val="00A906CD"/>
    <w:rsid w:val="00A94016"/>
    <w:rsid w:val="00A96E1E"/>
    <w:rsid w:val="00AA6E4D"/>
    <w:rsid w:val="00AB193D"/>
    <w:rsid w:val="00AB1FC0"/>
    <w:rsid w:val="00AC2346"/>
    <w:rsid w:val="00AC2CAD"/>
    <w:rsid w:val="00AC3C1F"/>
    <w:rsid w:val="00AC5851"/>
    <w:rsid w:val="00AC627C"/>
    <w:rsid w:val="00AD1022"/>
    <w:rsid w:val="00AD1F99"/>
    <w:rsid w:val="00AD3770"/>
    <w:rsid w:val="00AD6361"/>
    <w:rsid w:val="00AD789E"/>
    <w:rsid w:val="00AE163B"/>
    <w:rsid w:val="00AE395B"/>
    <w:rsid w:val="00AE602F"/>
    <w:rsid w:val="00AF1B75"/>
    <w:rsid w:val="00AF2F25"/>
    <w:rsid w:val="00AF6F96"/>
    <w:rsid w:val="00B015CF"/>
    <w:rsid w:val="00B0744D"/>
    <w:rsid w:val="00B07AF4"/>
    <w:rsid w:val="00B47E9B"/>
    <w:rsid w:val="00B50833"/>
    <w:rsid w:val="00B54585"/>
    <w:rsid w:val="00B545CF"/>
    <w:rsid w:val="00B55AA2"/>
    <w:rsid w:val="00B5621D"/>
    <w:rsid w:val="00B56687"/>
    <w:rsid w:val="00B60009"/>
    <w:rsid w:val="00B71213"/>
    <w:rsid w:val="00B73929"/>
    <w:rsid w:val="00B752FC"/>
    <w:rsid w:val="00B807BD"/>
    <w:rsid w:val="00B844DB"/>
    <w:rsid w:val="00B90621"/>
    <w:rsid w:val="00B9578F"/>
    <w:rsid w:val="00B9615B"/>
    <w:rsid w:val="00BA6FCB"/>
    <w:rsid w:val="00BB35EC"/>
    <w:rsid w:val="00BB6378"/>
    <w:rsid w:val="00BB6466"/>
    <w:rsid w:val="00BB6ABC"/>
    <w:rsid w:val="00BC1991"/>
    <w:rsid w:val="00BC6136"/>
    <w:rsid w:val="00BC6D45"/>
    <w:rsid w:val="00BD631F"/>
    <w:rsid w:val="00BF0E7A"/>
    <w:rsid w:val="00BF2684"/>
    <w:rsid w:val="00BF2C5F"/>
    <w:rsid w:val="00BF7551"/>
    <w:rsid w:val="00BF7F45"/>
    <w:rsid w:val="00BF7FB1"/>
    <w:rsid w:val="00C04800"/>
    <w:rsid w:val="00C11D0F"/>
    <w:rsid w:val="00C13597"/>
    <w:rsid w:val="00C15BD8"/>
    <w:rsid w:val="00C15ECE"/>
    <w:rsid w:val="00C16EED"/>
    <w:rsid w:val="00C20403"/>
    <w:rsid w:val="00C212F2"/>
    <w:rsid w:val="00C236C5"/>
    <w:rsid w:val="00C2499B"/>
    <w:rsid w:val="00C31671"/>
    <w:rsid w:val="00C37778"/>
    <w:rsid w:val="00C5500A"/>
    <w:rsid w:val="00C602A2"/>
    <w:rsid w:val="00C777F9"/>
    <w:rsid w:val="00C83DF8"/>
    <w:rsid w:val="00C8461C"/>
    <w:rsid w:val="00C9074A"/>
    <w:rsid w:val="00C93806"/>
    <w:rsid w:val="00CA04FF"/>
    <w:rsid w:val="00CB0F32"/>
    <w:rsid w:val="00CB7B04"/>
    <w:rsid w:val="00CC4EFC"/>
    <w:rsid w:val="00CC5C63"/>
    <w:rsid w:val="00CC6D6B"/>
    <w:rsid w:val="00CD5856"/>
    <w:rsid w:val="00D02092"/>
    <w:rsid w:val="00D039A7"/>
    <w:rsid w:val="00D059F1"/>
    <w:rsid w:val="00D07AFF"/>
    <w:rsid w:val="00D13F0F"/>
    <w:rsid w:val="00D16C47"/>
    <w:rsid w:val="00D27D7B"/>
    <w:rsid w:val="00D30DC9"/>
    <w:rsid w:val="00D30F8B"/>
    <w:rsid w:val="00D35008"/>
    <w:rsid w:val="00D35265"/>
    <w:rsid w:val="00D4552E"/>
    <w:rsid w:val="00D551BF"/>
    <w:rsid w:val="00D56F96"/>
    <w:rsid w:val="00D602B8"/>
    <w:rsid w:val="00D62350"/>
    <w:rsid w:val="00D63E88"/>
    <w:rsid w:val="00D6752E"/>
    <w:rsid w:val="00D75768"/>
    <w:rsid w:val="00D773E4"/>
    <w:rsid w:val="00D778FE"/>
    <w:rsid w:val="00D824A7"/>
    <w:rsid w:val="00D85977"/>
    <w:rsid w:val="00D90BD2"/>
    <w:rsid w:val="00D9309D"/>
    <w:rsid w:val="00D94347"/>
    <w:rsid w:val="00D945DB"/>
    <w:rsid w:val="00D96FF7"/>
    <w:rsid w:val="00D97356"/>
    <w:rsid w:val="00DA1EAB"/>
    <w:rsid w:val="00DA2A4A"/>
    <w:rsid w:val="00DA7F53"/>
    <w:rsid w:val="00DB290D"/>
    <w:rsid w:val="00DB3B45"/>
    <w:rsid w:val="00DB6D1F"/>
    <w:rsid w:val="00DC4687"/>
    <w:rsid w:val="00DD145E"/>
    <w:rsid w:val="00DD42E1"/>
    <w:rsid w:val="00DE0337"/>
    <w:rsid w:val="00DE1A4A"/>
    <w:rsid w:val="00DE3A26"/>
    <w:rsid w:val="00DE7867"/>
    <w:rsid w:val="00DF3C0F"/>
    <w:rsid w:val="00DF43E2"/>
    <w:rsid w:val="00DF5C21"/>
    <w:rsid w:val="00DF7CC6"/>
    <w:rsid w:val="00E02015"/>
    <w:rsid w:val="00E06B45"/>
    <w:rsid w:val="00E11511"/>
    <w:rsid w:val="00E16999"/>
    <w:rsid w:val="00E17FC8"/>
    <w:rsid w:val="00E22317"/>
    <w:rsid w:val="00E23DAC"/>
    <w:rsid w:val="00E25DD2"/>
    <w:rsid w:val="00E436E5"/>
    <w:rsid w:val="00E46B2A"/>
    <w:rsid w:val="00E51593"/>
    <w:rsid w:val="00E52EEB"/>
    <w:rsid w:val="00E67906"/>
    <w:rsid w:val="00E705E3"/>
    <w:rsid w:val="00E70B75"/>
    <w:rsid w:val="00E724D4"/>
    <w:rsid w:val="00E775B4"/>
    <w:rsid w:val="00E80C5B"/>
    <w:rsid w:val="00E81F19"/>
    <w:rsid w:val="00E81FE2"/>
    <w:rsid w:val="00E8673B"/>
    <w:rsid w:val="00E92553"/>
    <w:rsid w:val="00E93117"/>
    <w:rsid w:val="00E93D04"/>
    <w:rsid w:val="00EA40BF"/>
    <w:rsid w:val="00EA4F0E"/>
    <w:rsid w:val="00EC298C"/>
    <w:rsid w:val="00EC3925"/>
    <w:rsid w:val="00EC3CA1"/>
    <w:rsid w:val="00EC42C4"/>
    <w:rsid w:val="00EC6C3B"/>
    <w:rsid w:val="00ED0817"/>
    <w:rsid w:val="00EE0F11"/>
    <w:rsid w:val="00EE4571"/>
    <w:rsid w:val="00EE6179"/>
    <w:rsid w:val="00EF3025"/>
    <w:rsid w:val="00EF3077"/>
    <w:rsid w:val="00F02622"/>
    <w:rsid w:val="00F034D6"/>
    <w:rsid w:val="00F047F1"/>
    <w:rsid w:val="00F05910"/>
    <w:rsid w:val="00F11F5C"/>
    <w:rsid w:val="00F148DB"/>
    <w:rsid w:val="00F218D0"/>
    <w:rsid w:val="00F2273A"/>
    <w:rsid w:val="00F23A62"/>
    <w:rsid w:val="00F334FB"/>
    <w:rsid w:val="00F36352"/>
    <w:rsid w:val="00F462AC"/>
    <w:rsid w:val="00F51DF6"/>
    <w:rsid w:val="00F540A3"/>
    <w:rsid w:val="00F54AC2"/>
    <w:rsid w:val="00F564C8"/>
    <w:rsid w:val="00F6311B"/>
    <w:rsid w:val="00F835A8"/>
    <w:rsid w:val="00F85D47"/>
    <w:rsid w:val="00F87D90"/>
    <w:rsid w:val="00F911E3"/>
    <w:rsid w:val="00F97AD3"/>
    <w:rsid w:val="00FA0752"/>
    <w:rsid w:val="00FB00C3"/>
    <w:rsid w:val="00FB20A3"/>
    <w:rsid w:val="00FC1287"/>
    <w:rsid w:val="00FC2C97"/>
    <w:rsid w:val="00FC3408"/>
    <w:rsid w:val="00FE2FDC"/>
    <w:rsid w:val="00FE3A39"/>
    <w:rsid w:val="00FE4668"/>
    <w:rsid w:val="00FF06B7"/>
    <w:rsid w:val="00FF22D7"/>
    <w:rsid w:val="00FF26F2"/>
    <w:rsid w:val="00FF3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2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A25498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401C8"/>
    <w:pPr>
      <w:keepNext/>
      <w:widowControl/>
      <w:autoSpaceDE/>
      <w:autoSpaceDN/>
      <w:adjustRightInd/>
      <w:jc w:val="center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401C8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0401C8"/>
    <w:pPr>
      <w:spacing w:before="240" w:after="60"/>
      <w:outlineLvl w:val="6"/>
    </w:pPr>
    <w:rPr>
      <w:rFonts w:ascii="Calibri" w:eastAsia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25498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0401C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401C8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0401C8"/>
    <w:rPr>
      <w:rFonts w:ascii="Calibri" w:hAnsi="Calibri" w:cs="Calibri"/>
      <w:sz w:val="24"/>
      <w:szCs w:val="24"/>
      <w:lang w:eastAsia="ru-RU"/>
    </w:rPr>
  </w:style>
  <w:style w:type="paragraph" w:customStyle="1" w:styleId="ConsPlusCell">
    <w:name w:val="ConsPlusCell"/>
    <w:rsid w:val="009A522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2"/>
      <w:szCs w:val="22"/>
    </w:rPr>
  </w:style>
  <w:style w:type="paragraph" w:styleId="a3">
    <w:name w:val="Normal (Web)"/>
    <w:aliases w:val="Обычный (Web),Знак,Обычный (Web)1,Обычный (веб) Знак,Обычный (Web)1 Знак"/>
    <w:basedOn w:val="a"/>
    <w:link w:val="11"/>
    <w:uiPriority w:val="99"/>
    <w:rsid w:val="009A5224"/>
    <w:pPr>
      <w:widowControl/>
      <w:autoSpaceDE/>
      <w:autoSpaceDN/>
      <w:adjustRightInd/>
    </w:pPr>
    <w:rPr>
      <w:rFonts w:eastAsia="Calibri"/>
      <w:sz w:val="24"/>
      <w:szCs w:val="24"/>
    </w:rPr>
  </w:style>
  <w:style w:type="character" w:customStyle="1" w:styleId="11">
    <w:name w:val="Обычный (веб) Знак1"/>
    <w:aliases w:val="Обычный (Web) Знак,Знак Знак,Обычный (Web)1 Знак1,Обычный (веб) Знак Знак,Обычный (Web)1 Знак Знак"/>
    <w:link w:val="a3"/>
    <w:uiPriority w:val="99"/>
    <w:locked/>
    <w:rsid w:val="009A5224"/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1639D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rsid w:val="00BB35EC"/>
    <w:pPr>
      <w:widowControl/>
      <w:autoSpaceDE/>
      <w:autoSpaceDN/>
      <w:adjustRightInd/>
      <w:ind w:firstLine="720"/>
      <w:jc w:val="both"/>
    </w:pPr>
    <w:rPr>
      <w:rFonts w:eastAsia="Calibri"/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locked/>
    <w:rsid w:val="00BB35E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BB35EC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BB35EC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0401C8"/>
    <w:pPr>
      <w:spacing w:after="120" w:line="480" w:lineRule="auto"/>
    </w:pPr>
    <w:rPr>
      <w:rFonts w:eastAsia="Calibri"/>
    </w:rPr>
  </w:style>
  <w:style w:type="character" w:customStyle="1" w:styleId="24">
    <w:name w:val="Основной текст 2 Знак"/>
    <w:link w:val="23"/>
    <w:uiPriority w:val="99"/>
    <w:locked/>
    <w:rsid w:val="000401C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401C8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401C8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semiHidden/>
    <w:rsid w:val="00A25498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A2549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254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uiPriority w:val="99"/>
    <w:rsid w:val="00A254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character" w:customStyle="1" w:styleId="a9">
    <w:name w:val="Основной текст_"/>
    <w:link w:val="12"/>
    <w:uiPriority w:val="99"/>
    <w:locked/>
    <w:rsid w:val="00D16C47"/>
    <w:rPr>
      <w:rFonts w:ascii="Sylfaen" w:hAnsi="Sylfaen" w:cs="Sylfaen"/>
      <w:spacing w:val="-10"/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a9"/>
    <w:uiPriority w:val="99"/>
    <w:rsid w:val="00D16C47"/>
    <w:pPr>
      <w:widowControl/>
      <w:shd w:val="clear" w:color="auto" w:fill="FFFFFF"/>
      <w:autoSpaceDE/>
      <w:autoSpaceDN/>
      <w:adjustRightInd/>
      <w:spacing w:line="187" w:lineRule="exact"/>
      <w:jc w:val="center"/>
    </w:pPr>
    <w:rPr>
      <w:rFonts w:ascii="Sylfaen" w:eastAsia="Calibri" w:hAnsi="Sylfaen"/>
      <w:spacing w:val="-10"/>
      <w:sz w:val="18"/>
      <w:szCs w:val="18"/>
    </w:rPr>
  </w:style>
  <w:style w:type="character" w:styleId="aa">
    <w:name w:val="Hyperlink"/>
    <w:uiPriority w:val="99"/>
    <w:semiHidden/>
    <w:rsid w:val="00E81F19"/>
    <w:rPr>
      <w:rFonts w:cs="Times New Roman"/>
      <w:color w:val="0000FF"/>
      <w:u w:val="single"/>
    </w:rPr>
  </w:style>
  <w:style w:type="paragraph" w:styleId="ab">
    <w:name w:val="List Paragraph"/>
    <w:basedOn w:val="a"/>
    <w:uiPriority w:val="99"/>
    <w:qFormat/>
    <w:rsid w:val="00F51DF6"/>
    <w:pPr>
      <w:ind w:left="720"/>
    </w:pPr>
  </w:style>
  <w:style w:type="character" w:customStyle="1" w:styleId="apple-converted-space">
    <w:name w:val="apple-converted-space"/>
    <w:rsid w:val="00EC298C"/>
  </w:style>
  <w:style w:type="paragraph" w:customStyle="1" w:styleId="ConsPlusNonformat">
    <w:name w:val="ConsPlusNonformat"/>
    <w:uiPriority w:val="99"/>
    <w:rsid w:val="003934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1 Знак Знак Знак Знак"/>
    <w:basedOn w:val="a"/>
    <w:semiHidden/>
    <w:rsid w:val="002C34A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BB64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BB6466"/>
    <w:rPr>
      <w:rFonts w:ascii="Times New Roman" w:eastAsia="Times New Roman" w:hAnsi="Times New Roman"/>
    </w:rPr>
  </w:style>
  <w:style w:type="paragraph" w:styleId="ae">
    <w:name w:val="footer"/>
    <w:basedOn w:val="a"/>
    <w:link w:val="af"/>
    <w:uiPriority w:val="99"/>
    <w:unhideWhenUsed/>
    <w:rsid w:val="00BB64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BB6466"/>
    <w:rPr>
      <w:rFonts w:ascii="Times New Roman" w:eastAsia="Times New Roman" w:hAnsi="Times New Roman"/>
    </w:rPr>
  </w:style>
  <w:style w:type="paragraph" w:customStyle="1" w:styleId="Standard">
    <w:name w:val="Standard"/>
    <w:rsid w:val="001F5C43"/>
    <w:pPr>
      <w:suppressAutoHyphens/>
      <w:spacing w:after="200" w:line="276" w:lineRule="auto"/>
      <w:textAlignment w:val="baseline"/>
    </w:pPr>
    <w:rPr>
      <w:rFonts w:cs="Calibri"/>
      <w:kern w:val="1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704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628704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87032">
                  <w:marLeft w:val="1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87031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E9E9E9"/>
                        <w:left w:val="double" w:sz="6" w:space="0" w:color="E9E9E9"/>
                        <w:bottom w:val="double" w:sz="6" w:space="0" w:color="E9E9E9"/>
                        <w:right w:val="double" w:sz="6" w:space="0" w:color="E9E9E9"/>
                      </w:divBdr>
                      <w:divsChild>
                        <w:div w:id="82628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AC8FA"/>
                            <w:left w:val="single" w:sz="6" w:space="0" w:color="CAC8FA"/>
                            <w:bottom w:val="single" w:sz="6" w:space="0" w:color="CAC8FA"/>
                            <w:right w:val="single" w:sz="6" w:space="0" w:color="CAC8F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OCUME~1\user\LOCALS~1\Temp\Rar$DIa0.933\&#1087;&#1086;&#1076;&#1087;&#1088;&#1086;&#1075;&#1088;&#1072;&#1084;&#1084;&#1072;%20&#1087;&#1086;%20&#1088;&#1072;&#1079;&#1074;&#1080;&#1090;&#1080;&#1102;%20&#1082;&#1091;&#1083;&#1100;&#1090;&#1091;&#1088;&#1085;&#1086;-&#1076;&#1086;&#1089;&#1091;&#1075;&#1086;&#1074;&#1099;&#1093;%20&#1091;&#1095;&#1088;&#1077;&#1078;&#1076;&#1077;&#1085;&#1080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подпрограмма по развитию культурно-досуговых учреждений</Template>
  <TotalTime>95</TotalTime>
  <Pages>1</Pages>
  <Words>3014</Words>
  <Characters>17185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20159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user</dc:creator>
  <cp:keywords/>
  <cp:lastModifiedBy>связной</cp:lastModifiedBy>
  <cp:revision>17</cp:revision>
  <cp:lastPrinted>2024-03-25T06:10:00Z</cp:lastPrinted>
  <dcterms:created xsi:type="dcterms:W3CDTF">2023-07-15T12:28:00Z</dcterms:created>
  <dcterms:modified xsi:type="dcterms:W3CDTF">2024-03-25T19:21:00Z</dcterms:modified>
</cp:coreProperties>
</file>